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B2E20A9" w14:textId="1A93CECC" w:rsidR="00187664" w:rsidRPr="00DB05B8" w:rsidRDefault="00187664" w:rsidP="00187664">
      <w:pPr>
        <w:jc w:val="center"/>
        <w:rPr>
          <w:sz w:val="24"/>
          <w:szCs w:val="24"/>
        </w:rPr>
      </w:pPr>
      <w:r w:rsidRPr="00DB05B8">
        <w:rPr>
          <w:sz w:val="24"/>
          <w:szCs w:val="24"/>
        </w:rPr>
        <w:t xml:space="preserve">ДОГОВОР </w:t>
      </w:r>
      <w:r w:rsidRPr="00DB05B8">
        <w:rPr>
          <w:noProof/>
          <w:sz w:val="24"/>
          <w:szCs w:val="24"/>
        </w:rPr>
        <w:t>№_____</w:t>
      </w:r>
    </w:p>
    <w:p w14:paraId="6B2E20AA" w14:textId="77777777" w:rsidR="00187664" w:rsidRPr="00DB05B8" w:rsidRDefault="00187664" w:rsidP="00187664">
      <w:pPr>
        <w:spacing w:line="218" w:lineRule="auto"/>
        <w:ind w:right="-1"/>
        <w:jc w:val="center"/>
        <w:rPr>
          <w:sz w:val="24"/>
          <w:szCs w:val="24"/>
        </w:rPr>
      </w:pPr>
      <w:r w:rsidRPr="00DB05B8">
        <w:rPr>
          <w:sz w:val="24"/>
          <w:szCs w:val="24"/>
        </w:rPr>
        <w:t>(на выполнение строительно-монтажных, пусконаладочных работ и поставке оборудования)</w:t>
      </w:r>
    </w:p>
    <w:p w14:paraId="6B2E20AB" w14:textId="77777777" w:rsidR="00187664" w:rsidRPr="00DB05B8" w:rsidRDefault="00187664" w:rsidP="00187664">
      <w:pPr>
        <w:tabs>
          <w:tab w:val="right" w:pos="9071"/>
        </w:tabs>
        <w:spacing w:before="40"/>
        <w:rPr>
          <w:sz w:val="24"/>
          <w:szCs w:val="24"/>
        </w:rPr>
      </w:pPr>
    </w:p>
    <w:p w14:paraId="6B2E20AC" w14:textId="00DDAE5F" w:rsidR="00187664" w:rsidRPr="00DB05B8" w:rsidRDefault="00187664" w:rsidP="00187664">
      <w:pPr>
        <w:tabs>
          <w:tab w:val="right" w:pos="9071"/>
        </w:tabs>
        <w:spacing w:before="40"/>
        <w:rPr>
          <w:sz w:val="24"/>
          <w:szCs w:val="24"/>
        </w:rPr>
      </w:pPr>
      <w:r w:rsidRPr="00DB05B8">
        <w:rPr>
          <w:i/>
          <w:sz w:val="24"/>
          <w:szCs w:val="24"/>
        </w:rPr>
        <w:t xml:space="preserve">г. </w:t>
      </w:r>
      <w:r w:rsidR="007D7276">
        <w:rPr>
          <w:i/>
          <w:sz w:val="24"/>
          <w:szCs w:val="24"/>
        </w:rPr>
        <w:t>Петрозаводск</w:t>
      </w:r>
      <w:r w:rsidRPr="00DB05B8">
        <w:rPr>
          <w:noProof/>
          <w:sz w:val="24"/>
          <w:szCs w:val="24"/>
        </w:rPr>
        <w:tab/>
        <w:t>«___»________ 20</w:t>
      </w:r>
      <w:r w:rsidR="007D7276">
        <w:rPr>
          <w:noProof/>
          <w:sz w:val="24"/>
          <w:szCs w:val="24"/>
        </w:rPr>
        <w:t>16</w:t>
      </w:r>
      <w:r w:rsidRPr="00DB05B8">
        <w:rPr>
          <w:sz w:val="24"/>
          <w:szCs w:val="24"/>
        </w:rPr>
        <w:t xml:space="preserve"> г.</w:t>
      </w:r>
    </w:p>
    <w:p w14:paraId="6B2E20AD" w14:textId="77777777" w:rsidR="00187664" w:rsidRPr="00DB05B8" w:rsidRDefault="00187664" w:rsidP="00187664">
      <w:pPr>
        <w:spacing w:before="40"/>
        <w:rPr>
          <w:sz w:val="24"/>
          <w:szCs w:val="24"/>
        </w:rPr>
      </w:pPr>
    </w:p>
    <w:p w14:paraId="21FBC31C" w14:textId="77777777" w:rsidR="007D7276" w:rsidRDefault="00187664" w:rsidP="00187664">
      <w:pPr>
        <w:spacing w:line="240" w:lineRule="atLeast"/>
        <w:ind w:firstLine="720"/>
        <w:jc w:val="both"/>
        <w:rPr>
          <w:sz w:val="24"/>
          <w:szCs w:val="24"/>
        </w:rPr>
      </w:pPr>
      <w:r w:rsidRPr="00DB05B8">
        <w:rPr>
          <w:sz w:val="24"/>
          <w:szCs w:val="24"/>
        </w:rPr>
        <w:t xml:space="preserve">ОАО «ТГК-1» , именуемое в дальнейшем «Заказчик», в лице </w:t>
      </w:r>
      <w:r w:rsidR="007D7276">
        <w:rPr>
          <w:sz w:val="24"/>
          <w:szCs w:val="24"/>
        </w:rPr>
        <w:t>заместителя генерального директора-директора филиала «Карельский» ОАО «ТГК-1» В.В.Белова</w:t>
      </w:r>
      <w:r w:rsidRPr="00DB05B8">
        <w:rPr>
          <w:sz w:val="24"/>
          <w:szCs w:val="24"/>
        </w:rPr>
        <w:t xml:space="preserve">, действующего на основании </w:t>
      </w:r>
      <w:r w:rsidR="007D7276">
        <w:rPr>
          <w:sz w:val="24"/>
          <w:szCs w:val="24"/>
        </w:rPr>
        <w:t>доверенности №239-2016 от 01.01.2016г.</w:t>
      </w:r>
      <w:r w:rsidRPr="00DB05B8">
        <w:rPr>
          <w:sz w:val="24"/>
          <w:szCs w:val="24"/>
        </w:rPr>
        <w:t>, с одной стороны,</w:t>
      </w:r>
    </w:p>
    <w:p w14:paraId="6B2E20AE" w14:textId="5278C2DE" w:rsidR="00187664" w:rsidRPr="00DB05B8" w:rsidRDefault="00187664" w:rsidP="00187664">
      <w:pPr>
        <w:spacing w:line="240" w:lineRule="atLeast"/>
        <w:ind w:firstLine="720"/>
        <w:jc w:val="both"/>
        <w:rPr>
          <w:sz w:val="24"/>
          <w:szCs w:val="24"/>
        </w:rPr>
      </w:pPr>
      <w:r w:rsidRPr="00DB05B8">
        <w:rPr>
          <w:sz w:val="24"/>
          <w:szCs w:val="24"/>
        </w:rPr>
        <w:t xml:space="preserve"> и  ________________________, именуемое в дальнейшем  «Подрядчик», в лице _______, действующего на основании ____________, с другой стороны (далее – Стороны), заключили настоящий Договор о нижеследующем:</w:t>
      </w:r>
    </w:p>
    <w:p w14:paraId="6B2E20AF" w14:textId="77777777" w:rsidR="00187664" w:rsidRPr="00DB05B8" w:rsidRDefault="00187664" w:rsidP="00187664">
      <w:pPr>
        <w:pStyle w:val="1"/>
        <w:rPr>
          <w:szCs w:val="24"/>
        </w:rPr>
      </w:pPr>
      <w:r w:rsidRPr="00DB05B8">
        <w:rPr>
          <w:b w:val="0"/>
          <w:szCs w:val="24"/>
        </w:rPr>
        <w:t>ТЕРМИНЫ И ОПРЕДЕЛЕНИЯ</w:t>
      </w:r>
    </w:p>
    <w:p w14:paraId="6B2E20B0" w14:textId="189B350B" w:rsidR="00187664" w:rsidRPr="00DB05B8" w:rsidRDefault="00187664" w:rsidP="00187664">
      <w:pPr>
        <w:jc w:val="both"/>
        <w:rPr>
          <w:sz w:val="24"/>
          <w:szCs w:val="24"/>
        </w:rPr>
      </w:pPr>
      <w:r w:rsidRPr="00DB05B8">
        <w:rPr>
          <w:sz w:val="24"/>
          <w:szCs w:val="24"/>
        </w:rPr>
        <w:t>Договор – настоящий документ, включая содержащиеся в нем гарантии, приложения, дополнения и изменения к нему, утвержденные Сторонами, которые могут быть подписаны и в период выполнения работ</w:t>
      </w:r>
      <w:r w:rsidRPr="00DB05B8">
        <w:rPr>
          <w:i/>
          <w:sz w:val="24"/>
          <w:szCs w:val="24"/>
        </w:rPr>
        <w:t>.</w:t>
      </w:r>
    </w:p>
    <w:p w14:paraId="6B2E20B1" w14:textId="227041D8" w:rsidR="00187664" w:rsidRPr="00DB05B8" w:rsidRDefault="00187664" w:rsidP="00187664">
      <w:pPr>
        <w:jc w:val="both"/>
        <w:rPr>
          <w:sz w:val="24"/>
          <w:szCs w:val="24"/>
        </w:rPr>
      </w:pPr>
      <w:r w:rsidRPr="00DB05B8">
        <w:rPr>
          <w:sz w:val="24"/>
          <w:szCs w:val="24"/>
        </w:rPr>
        <w:t>Работы –</w:t>
      </w:r>
      <w:r w:rsidR="007D7276">
        <w:rPr>
          <w:sz w:val="24"/>
          <w:szCs w:val="24"/>
        </w:rPr>
        <w:t xml:space="preserve"> </w:t>
      </w:r>
      <w:r w:rsidRPr="00DB05B8">
        <w:rPr>
          <w:sz w:val="24"/>
          <w:szCs w:val="24"/>
        </w:rPr>
        <w:t>объем работ, подлежащий выполнению Подрядчиком в соответствии с условиями настоящего Договора.</w:t>
      </w:r>
    </w:p>
    <w:p w14:paraId="6B2E20B2" w14:textId="77777777" w:rsidR="00187664" w:rsidRPr="00DB05B8" w:rsidRDefault="00187664" w:rsidP="00187664">
      <w:pPr>
        <w:jc w:val="both"/>
        <w:rPr>
          <w:sz w:val="24"/>
          <w:szCs w:val="24"/>
        </w:rPr>
      </w:pPr>
    </w:p>
    <w:p w14:paraId="6B2E20B3" w14:textId="77777777" w:rsidR="00187664" w:rsidRPr="00DB05B8" w:rsidRDefault="00187664" w:rsidP="00187664">
      <w:pPr>
        <w:jc w:val="both"/>
        <w:rPr>
          <w:sz w:val="24"/>
          <w:szCs w:val="24"/>
        </w:rPr>
      </w:pPr>
      <w:r w:rsidRPr="00DB05B8">
        <w:rPr>
          <w:sz w:val="24"/>
          <w:szCs w:val="24"/>
        </w:rPr>
        <w:t>Расходы (издержки) Подрядчика – обоснованные, осуществленные (понесенные), согласованные с Заказчиком  и документально подтвержденные затраты Подрядчика.</w:t>
      </w:r>
    </w:p>
    <w:p w14:paraId="6B2E20B4" w14:textId="77777777" w:rsidR="00187664" w:rsidRPr="00DB05B8" w:rsidRDefault="00187664" w:rsidP="00187664">
      <w:pPr>
        <w:jc w:val="both"/>
        <w:rPr>
          <w:sz w:val="24"/>
          <w:szCs w:val="24"/>
        </w:rPr>
      </w:pPr>
    </w:p>
    <w:p w14:paraId="6B2E20B5" w14:textId="77777777" w:rsidR="00187664" w:rsidRPr="00DB05B8" w:rsidRDefault="00187664" w:rsidP="00187664">
      <w:pPr>
        <w:jc w:val="both"/>
        <w:rPr>
          <w:sz w:val="24"/>
          <w:szCs w:val="24"/>
        </w:rPr>
      </w:pPr>
      <w:r w:rsidRPr="00DB05B8">
        <w:rPr>
          <w:sz w:val="24"/>
          <w:szCs w:val="24"/>
        </w:rPr>
        <w:t>Оборудование – оборудование, указанное в Спецификациях, являющихся приложением и неотъемлемой частью настоящего Договора, которое обязан поставить Подрядчик.</w:t>
      </w:r>
    </w:p>
    <w:p w14:paraId="6B2E20B6" w14:textId="77777777" w:rsidR="00187664" w:rsidRPr="00DB05B8" w:rsidRDefault="00187664" w:rsidP="00187664">
      <w:pPr>
        <w:jc w:val="both"/>
        <w:rPr>
          <w:sz w:val="24"/>
          <w:szCs w:val="24"/>
        </w:rPr>
      </w:pPr>
    </w:p>
    <w:p w14:paraId="6B2E20B7" w14:textId="77777777" w:rsidR="00187664" w:rsidRPr="00DB05B8" w:rsidRDefault="00187664" w:rsidP="00187664">
      <w:pPr>
        <w:jc w:val="both"/>
        <w:rPr>
          <w:sz w:val="24"/>
          <w:szCs w:val="24"/>
        </w:rPr>
      </w:pPr>
      <w:r w:rsidRPr="00DB05B8">
        <w:rPr>
          <w:sz w:val="24"/>
          <w:szCs w:val="24"/>
        </w:rPr>
        <w:t>Этап Работ – часть работ (часть объема работ), подлежащая выполнению Подрядчиком в соответствии с условиями настоящего Договора и передаваемая Заказчику по Акту о приемке выполненных работ.</w:t>
      </w:r>
    </w:p>
    <w:p w14:paraId="6B2E20B8" w14:textId="77777777" w:rsidR="00187664" w:rsidRPr="00DB05B8" w:rsidRDefault="00187664" w:rsidP="00187664">
      <w:pPr>
        <w:jc w:val="both"/>
        <w:rPr>
          <w:sz w:val="24"/>
          <w:szCs w:val="24"/>
        </w:rPr>
      </w:pPr>
    </w:p>
    <w:p w14:paraId="6B2E20B9" w14:textId="77777777" w:rsidR="00187664" w:rsidRPr="00DB05B8" w:rsidRDefault="00187664" w:rsidP="00187664">
      <w:pPr>
        <w:jc w:val="both"/>
        <w:rPr>
          <w:sz w:val="24"/>
          <w:szCs w:val="24"/>
        </w:rPr>
      </w:pPr>
      <w:r w:rsidRPr="00DB05B8">
        <w:rPr>
          <w:sz w:val="24"/>
          <w:szCs w:val="24"/>
        </w:rPr>
        <w:t>Материалы – материально-технические ресурсы, используемые Подрядчиком при выполнении Работ по настоящему Договору. Качество материально-технических ресурсов должно соответствовать действующим государственным (отраслевым) стандартам РФ, ТУ и/или оговоренным в Техническом задании требованиям Заказчика.</w:t>
      </w:r>
    </w:p>
    <w:p w14:paraId="6B2E20BA" w14:textId="7007490D" w:rsidR="00187664" w:rsidRDefault="00187664" w:rsidP="00187664">
      <w:pPr>
        <w:jc w:val="both"/>
        <w:rPr>
          <w:i/>
          <w:sz w:val="24"/>
          <w:szCs w:val="24"/>
        </w:rPr>
      </w:pPr>
      <w:r w:rsidRPr="00DB05B8">
        <w:rPr>
          <w:i/>
          <w:sz w:val="24"/>
          <w:szCs w:val="24"/>
        </w:rPr>
        <w:t>Объект</w:t>
      </w:r>
      <w:r w:rsidR="007D7276">
        <w:rPr>
          <w:i/>
          <w:sz w:val="24"/>
          <w:szCs w:val="24"/>
        </w:rPr>
        <w:t>- Каскад Выгских ГЭС:</w:t>
      </w:r>
      <w:r w:rsidR="00EC4903">
        <w:rPr>
          <w:i/>
          <w:sz w:val="24"/>
          <w:szCs w:val="24"/>
        </w:rPr>
        <w:t xml:space="preserve"> ремонтные затворы</w:t>
      </w:r>
      <w:r w:rsidR="007D7276">
        <w:rPr>
          <w:i/>
          <w:sz w:val="24"/>
          <w:szCs w:val="24"/>
        </w:rPr>
        <w:t xml:space="preserve"> Беломорск</w:t>
      </w:r>
      <w:r w:rsidR="00EC4903">
        <w:rPr>
          <w:i/>
          <w:sz w:val="24"/>
          <w:szCs w:val="24"/>
        </w:rPr>
        <w:t>ой</w:t>
      </w:r>
      <w:r w:rsidR="007D7276">
        <w:rPr>
          <w:i/>
          <w:sz w:val="24"/>
          <w:szCs w:val="24"/>
        </w:rPr>
        <w:t xml:space="preserve"> ГЭС. </w:t>
      </w:r>
    </w:p>
    <w:p w14:paraId="34271E8D" w14:textId="77777777" w:rsidR="007D7276" w:rsidRPr="00DB05B8" w:rsidRDefault="007D7276" w:rsidP="00187664">
      <w:pPr>
        <w:jc w:val="both"/>
        <w:rPr>
          <w:sz w:val="24"/>
          <w:szCs w:val="24"/>
        </w:rPr>
      </w:pPr>
    </w:p>
    <w:p w14:paraId="6B2E20BB" w14:textId="77777777" w:rsidR="00187664" w:rsidRPr="00DB05B8" w:rsidRDefault="00187664" w:rsidP="00187664">
      <w:pPr>
        <w:jc w:val="both"/>
        <w:rPr>
          <w:sz w:val="24"/>
          <w:szCs w:val="24"/>
        </w:rPr>
      </w:pPr>
      <w:r w:rsidRPr="00DB05B8">
        <w:rPr>
          <w:sz w:val="24"/>
          <w:szCs w:val="24"/>
        </w:rPr>
        <w:t>Скрытые работы - работы, которые оказывают влияние на безопасность объекта и контроль за выполнением которых (качеством, точностью) не может быть проведен после выполнения других работ.</w:t>
      </w:r>
    </w:p>
    <w:p w14:paraId="6B2E20BC" w14:textId="77777777" w:rsidR="00187664" w:rsidRPr="00DB05B8" w:rsidRDefault="00187664" w:rsidP="00187664">
      <w:pPr>
        <w:jc w:val="both"/>
        <w:rPr>
          <w:sz w:val="24"/>
          <w:szCs w:val="24"/>
        </w:rPr>
      </w:pPr>
    </w:p>
    <w:p w14:paraId="6B2E20BD" w14:textId="77777777" w:rsidR="00187664" w:rsidRPr="00DB05B8" w:rsidRDefault="00187664" w:rsidP="00187664">
      <w:pPr>
        <w:jc w:val="both"/>
        <w:rPr>
          <w:i/>
          <w:sz w:val="24"/>
          <w:szCs w:val="24"/>
        </w:rPr>
      </w:pPr>
      <w:r w:rsidRPr="00DB05B8">
        <w:rPr>
          <w:i/>
          <w:sz w:val="24"/>
          <w:szCs w:val="24"/>
        </w:rPr>
        <w:t>Проектные работы или проектирование - это комплекс работ по проведению обследования, инженерных изысканий, подготовке проектной, рабочей и сметной документации для строительства (нового строительства, расширения, реконструкции, технического перевооружения) зданий и сооружений.</w:t>
      </w:r>
    </w:p>
    <w:p w14:paraId="6B2E20BE" w14:textId="77777777" w:rsidR="00187664" w:rsidRPr="00DB05B8" w:rsidRDefault="00187664" w:rsidP="00187664">
      <w:pPr>
        <w:jc w:val="both"/>
        <w:rPr>
          <w:i/>
          <w:sz w:val="24"/>
          <w:szCs w:val="24"/>
        </w:rPr>
      </w:pPr>
    </w:p>
    <w:p w14:paraId="6B2E20BF" w14:textId="77777777" w:rsidR="00187664" w:rsidRPr="00DB05B8" w:rsidRDefault="00187664" w:rsidP="00187664">
      <w:pPr>
        <w:jc w:val="both"/>
        <w:rPr>
          <w:rStyle w:val="af"/>
          <w:b w:val="0"/>
          <w:bCs/>
          <w:sz w:val="24"/>
          <w:szCs w:val="24"/>
        </w:rPr>
      </w:pPr>
      <w:r w:rsidRPr="00DB05B8">
        <w:rPr>
          <w:i/>
          <w:sz w:val="24"/>
          <w:szCs w:val="24"/>
        </w:rPr>
        <w:t>Проектная документация – проект, смета, рабочая документация на весь объем работ, действующие технические условия, другая документация, необходимая для выполнения работ по настоящему Договору, (комплект документов, включающий графические, расчетные и текстовые материалы, необходимые для организации и проведения работ по строительству Объекта).</w:t>
      </w:r>
    </w:p>
    <w:p w14:paraId="6B2E20C0" w14:textId="77777777" w:rsidR="00187664" w:rsidRPr="00DB05B8" w:rsidRDefault="00187664" w:rsidP="00187664">
      <w:pPr>
        <w:jc w:val="both"/>
        <w:rPr>
          <w:rStyle w:val="af"/>
          <w:b w:val="0"/>
          <w:bCs/>
          <w:sz w:val="24"/>
          <w:szCs w:val="24"/>
        </w:rPr>
      </w:pPr>
    </w:p>
    <w:p w14:paraId="6B2E20C1" w14:textId="77777777" w:rsidR="00187664" w:rsidRPr="00DB05B8" w:rsidRDefault="00187664" w:rsidP="00187664">
      <w:pPr>
        <w:jc w:val="both"/>
        <w:rPr>
          <w:sz w:val="24"/>
          <w:szCs w:val="24"/>
        </w:rPr>
      </w:pPr>
      <w:r w:rsidRPr="00DB05B8">
        <w:rPr>
          <w:sz w:val="24"/>
          <w:szCs w:val="24"/>
        </w:rPr>
        <w:t>Акт о приемке выполненных работ (этапа работ) – документ унифицированной формы (КС-2), свидетельствующий о приемке Заказчиком выполненных работ (этапа работ).</w:t>
      </w:r>
    </w:p>
    <w:p w14:paraId="6B2E20C2" w14:textId="77777777" w:rsidR="00187664" w:rsidRPr="00DB05B8" w:rsidRDefault="00187664" w:rsidP="00187664">
      <w:pPr>
        <w:spacing w:before="120"/>
        <w:jc w:val="both"/>
        <w:rPr>
          <w:sz w:val="24"/>
          <w:szCs w:val="24"/>
        </w:rPr>
      </w:pPr>
      <w:r w:rsidRPr="00DB05B8">
        <w:rPr>
          <w:sz w:val="24"/>
          <w:szCs w:val="24"/>
        </w:rPr>
        <w:t>Справка о стоимости выполненных работ и затрат – документ унифицированной формы (КС-3) по учету выполненных работ в стоимостном выражении.</w:t>
      </w:r>
    </w:p>
    <w:p w14:paraId="6B2E20C3" w14:textId="512549A6" w:rsidR="00187664" w:rsidRPr="00DB05B8" w:rsidRDefault="00187664" w:rsidP="00187664">
      <w:pPr>
        <w:spacing w:before="120"/>
        <w:jc w:val="both"/>
        <w:rPr>
          <w:i/>
          <w:sz w:val="24"/>
          <w:szCs w:val="24"/>
        </w:rPr>
      </w:pPr>
      <w:r w:rsidRPr="00DB05B8">
        <w:rPr>
          <w:bCs/>
          <w:i/>
          <w:sz w:val="24"/>
          <w:szCs w:val="24"/>
        </w:rPr>
        <w:lastRenderedPageBreak/>
        <w:t>Ценник</w:t>
      </w:r>
      <w:r w:rsidRPr="00DB05B8">
        <w:rPr>
          <w:i/>
          <w:sz w:val="24"/>
          <w:szCs w:val="24"/>
        </w:rPr>
        <w:t xml:space="preserve"> – нормативный документ, используемый по соглашению Сторон для определения стоимости Работ по настоящему Договору. Применяемый документ (Ценник) указывается в смете.</w:t>
      </w:r>
    </w:p>
    <w:p w14:paraId="6B2E20C4" w14:textId="77777777" w:rsidR="00187664" w:rsidRPr="00DB05B8" w:rsidRDefault="00187664" w:rsidP="00187664">
      <w:pPr>
        <w:pStyle w:val="a9"/>
        <w:spacing w:before="120" w:line="240" w:lineRule="auto"/>
        <w:rPr>
          <w:i/>
          <w:szCs w:val="24"/>
        </w:rPr>
      </w:pPr>
      <w:r w:rsidRPr="00DB05B8">
        <w:rPr>
          <w:i/>
          <w:szCs w:val="24"/>
        </w:rPr>
        <w:t>Качество отремонтированного оборудования – характеристика технического состояния оборудования после ремонта и соответствия его требованиям НТД, устанавливается на основании результатов испытаний и приемки оборудования из ремонта (п. 2.9.25 СО 34.04.181-2003).</w:t>
      </w:r>
    </w:p>
    <w:p w14:paraId="6B2E20C5" w14:textId="77777777" w:rsidR="00187664" w:rsidRPr="00DB05B8" w:rsidRDefault="00187664" w:rsidP="00187664">
      <w:pPr>
        <w:pStyle w:val="a9"/>
        <w:spacing w:before="120" w:line="240" w:lineRule="auto"/>
        <w:rPr>
          <w:i/>
          <w:szCs w:val="24"/>
        </w:rPr>
      </w:pPr>
      <w:r w:rsidRPr="00DB05B8">
        <w:rPr>
          <w:i/>
          <w:szCs w:val="24"/>
        </w:rPr>
        <w:t>Качество выполненных ремонтных работ – характеристика организационно-технической деятельности Подрядчика (п. 2.9.31 СО 34.04.181-2003).</w:t>
      </w:r>
    </w:p>
    <w:p w14:paraId="6B2E20C6" w14:textId="77777777" w:rsidR="00187664" w:rsidRPr="00DB05B8" w:rsidRDefault="00187664" w:rsidP="00187664">
      <w:pPr>
        <w:pStyle w:val="a9"/>
        <w:spacing w:before="120" w:line="240" w:lineRule="auto"/>
        <w:rPr>
          <w:i/>
          <w:szCs w:val="24"/>
        </w:rPr>
      </w:pPr>
      <w:r w:rsidRPr="00DB05B8">
        <w:rPr>
          <w:i/>
          <w:szCs w:val="24"/>
        </w:rPr>
        <w:t>Исполнительная документация - комплект текстовых и графических материалов, отражающие фактическое исполнение проектных решений и фактическое положение объектов капитального строительства и их элементов в процессе строительства, реконструкции, капитального ремонта объектов капитального строительства по мере завершения определенных в проектной документации работ. Исполнительная документация ведется лицом, осуществляющим строительство. Требования к составлению и порядку ведения исполнительной документации определяются в соответствии с законодательством Российской Федерации.</w:t>
      </w:r>
    </w:p>
    <w:p w14:paraId="6B2E20C7" w14:textId="77777777" w:rsidR="00187664" w:rsidRPr="00DB05B8" w:rsidRDefault="00187664" w:rsidP="00187664">
      <w:pPr>
        <w:pStyle w:val="a9"/>
        <w:spacing w:before="120" w:line="240" w:lineRule="auto"/>
        <w:rPr>
          <w:i/>
          <w:szCs w:val="24"/>
        </w:rPr>
      </w:pPr>
      <w:r w:rsidRPr="00DB05B8">
        <w:rPr>
          <w:i/>
          <w:szCs w:val="24"/>
        </w:rPr>
        <w:t>Строительная площадка (стройплощадка) - особая территория, имеющая четкие границы, специальное ограждение, на которой производятся строительные работы и располагаются машины, механизмы и установки.</w:t>
      </w:r>
    </w:p>
    <w:p w14:paraId="6B2E20C8" w14:textId="77777777" w:rsidR="00187664" w:rsidRPr="00DB05B8" w:rsidRDefault="00187664" w:rsidP="00187664">
      <w:pPr>
        <w:jc w:val="both"/>
        <w:rPr>
          <w:sz w:val="24"/>
          <w:szCs w:val="24"/>
        </w:rPr>
      </w:pPr>
    </w:p>
    <w:p w14:paraId="6B2E20C9" w14:textId="77777777" w:rsidR="00187664" w:rsidRPr="00DB05B8" w:rsidRDefault="00187664" w:rsidP="00187664">
      <w:pPr>
        <w:jc w:val="both"/>
        <w:rPr>
          <w:sz w:val="24"/>
          <w:szCs w:val="24"/>
        </w:rPr>
      </w:pPr>
      <w:r w:rsidRPr="00DB05B8">
        <w:rPr>
          <w:sz w:val="24"/>
          <w:szCs w:val="24"/>
        </w:rPr>
        <w:t>Сметная документация (Смета/Сметы) - документ (комплект документов), содержащий информацию о затратах на проведение строительно-монтажных работ, стоимости оборудования, инвентаря и других затратах.</w:t>
      </w:r>
    </w:p>
    <w:p w14:paraId="6B2E20CA" w14:textId="77777777" w:rsidR="00187664" w:rsidRPr="00DB05B8" w:rsidRDefault="00187664" w:rsidP="00187664">
      <w:pPr>
        <w:jc w:val="both"/>
        <w:rPr>
          <w:sz w:val="24"/>
          <w:szCs w:val="24"/>
        </w:rPr>
      </w:pPr>
    </w:p>
    <w:p w14:paraId="6B2E20CB" w14:textId="77777777" w:rsidR="00187664" w:rsidRPr="00DB05B8" w:rsidRDefault="00187664" w:rsidP="00187664">
      <w:pPr>
        <w:jc w:val="both"/>
        <w:rPr>
          <w:i/>
          <w:sz w:val="24"/>
          <w:szCs w:val="24"/>
        </w:rPr>
      </w:pPr>
      <w:r w:rsidRPr="00DB05B8">
        <w:rPr>
          <w:i/>
          <w:sz w:val="24"/>
          <w:szCs w:val="24"/>
        </w:rPr>
        <w:t>Ответственное лицо Заказчика – лицо, назначенное Заказчиком, для осуществления взаимодействия с Подрядчиком в ходе исполнения Договора.</w:t>
      </w:r>
    </w:p>
    <w:p w14:paraId="6B2E20CC" w14:textId="77777777" w:rsidR="00187664" w:rsidRPr="00DB05B8" w:rsidRDefault="00187664" w:rsidP="00187664">
      <w:pPr>
        <w:jc w:val="both"/>
        <w:rPr>
          <w:sz w:val="24"/>
          <w:szCs w:val="24"/>
        </w:rPr>
      </w:pPr>
      <w:r w:rsidRPr="00DB05B8">
        <w:rPr>
          <w:sz w:val="24"/>
          <w:szCs w:val="24"/>
        </w:rPr>
        <w:t xml:space="preserve"> </w:t>
      </w:r>
    </w:p>
    <w:p w14:paraId="6B2E20CD" w14:textId="77777777" w:rsidR="00187664" w:rsidRPr="00DB05B8" w:rsidRDefault="00187664" w:rsidP="00187664">
      <w:pPr>
        <w:jc w:val="both"/>
        <w:rPr>
          <w:sz w:val="24"/>
          <w:szCs w:val="24"/>
        </w:rPr>
      </w:pPr>
      <w:r w:rsidRPr="00DB05B8">
        <w:rPr>
          <w:sz w:val="24"/>
          <w:szCs w:val="24"/>
        </w:rPr>
        <w:t>Сторона - Заказчик или Подрядчик.</w:t>
      </w:r>
    </w:p>
    <w:p w14:paraId="6B2E20CE" w14:textId="77777777" w:rsidR="00187664" w:rsidRPr="00DB05B8" w:rsidRDefault="00187664" w:rsidP="00187664">
      <w:pPr>
        <w:jc w:val="both"/>
        <w:rPr>
          <w:sz w:val="24"/>
          <w:szCs w:val="24"/>
        </w:rPr>
      </w:pPr>
    </w:p>
    <w:p w14:paraId="6B2E20CF" w14:textId="77777777" w:rsidR="00187664" w:rsidRPr="00DB05B8" w:rsidRDefault="00187664" w:rsidP="00187664">
      <w:pPr>
        <w:jc w:val="both"/>
        <w:rPr>
          <w:sz w:val="24"/>
          <w:szCs w:val="24"/>
        </w:rPr>
      </w:pPr>
      <w:r w:rsidRPr="00DB05B8">
        <w:rPr>
          <w:sz w:val="24"/>
          <w:szCs w:val="24"/>
        </w:rPr>
        <w:t>Стороны - совместно Заказчик и Подрядчик.</w:t>
      </w:r>
    </w:p>
    <w:p w14:paraId="6B2E20D0" w14:textId="77777777" w:rsidR="00187664" w:rsidRPr="00DB05B8" w:rsidRDefault="00187664" w:rsidP="00187664">
      <w:pPr>
        <w:jc w:val="both"/>
        <w:rPr>
          <w:sz w:val="24"/>
          <w:szCs w:val="24"/>
        </w:rPr>
      </w:pPr>
    </w:p>
    <w:p w14:paraId="6B2E20D1" w14:textId="77777777" w:rsidR="00187664" w:rsidRPr="00DB05B8" w:rsidRDefault="00187664" w:rsidP="00187664">
      <w:pPr>
        <w:jc w:val="both"/>
        <w:rPr>
          <w:sz w:val="24"/>
          <w:szCs w:val="24"/>
        </w:rPr>
      </w:pPr>
      <w:r w:rsidRPr="00DB05B8">
        <w:rPr>
          <w:sz w:val="24"/>
          <w:szCs w:val="24"/>
        </w:rPr>
        <w:t>Экономия подрядчика - случаи, когда фактические расходы Подрядчика оказались меньше тех, которые учитывались при определении Цены Работ, в том числе выполнение работ особым способом с применением особых методов и новых технологий, более эффективной организации строительного производства, сокращению логистических и прочих общехозяйственных расходов, в результате чего расходы Подрядчика на строительство значительно сокращаются без ухудшения качества выполненных работ и используемых в ходе работ материалов. Уменьшение объема работ по Договору не считается Экономией Подрядчика.</w:t>
      </w:r>
    </w:p>
    <w:p w14:paraId="6B2E20D2" w14:textId="77777777" w:rsidR="00187664" w:rsidRPr="00DB05B8" w:rsidRDefault="00187664" w:rsidP="00187664">
      <w:pPr>
        <w:jc w:val="both"/>
        <w:rPr>
          <w:sz w:val="24"/>
          <w:szCs w:val="24"/>
        </w:rPr>
      </w:pPr>
    </w:p>
    <w:p w14:paraId="6B2E20D5" w14:textId="44914B7E" w:rsidR="00187664" w:rsidRPr="00DB05B8" w:rsidRDefault="00D26229" w:rsidP="00D26229">
      <w:pPr>
        <w:jc w:val="both"/>
        <w:rPr>
          <w:b/>
          <w:sz w:val="24"/>
          <w:szCs w:val="24"/>
        </w:rPr>
      </w:pPr>
      <w:r>
        <w:rPr>
          <w:i/>
          <w:sz w:val="24"/>
          <w:szCs w:val="24"/>
        </w:rPr>
        <w:t xml:space="preserve"> </w:t>
      </w:r>
      <w:r w:rsidR="006F1ACF">
        <w:rPr>
          <w:b/>
          <w:sz w:val="24"/>
          <w:szCs w:val="24"/>
        </w:rPr>
        <w:t xml:space="preserve">                                     1. </w:t>
      </w:r>
      <w:r w:rsidR="00187664" w:rsidRPr="00DB05B8">
        <w:rPr>
          <w:b/>
          <w:sz w:val="24"/>
          <w:szCs w:val="24"/>
        </w:rPr>
        <w:t>ПРЕДМЕТ ДОГОВОРА</w:t>
      </w:r>
    </w:p>
    <w:p w14:paraId="42BD219F" w14:textId="77777777" w:rsidR="002D7A12" w:rsidRPr="002D7A12" w:rsidRDefault="002D7A12" w:rsidP="002D7A12">
      <w:pPr>
        <w:numPr>
          <w:ilvl w:val="1"/>
          <w:numId w:val="2"/>
        </w:numPr>
        <w:ind w:left="0" w:firstLine="567"/>
        <w:jc w:val="both"/>
        <w:rPr>
          <w:sz w:val="24"/>
          <w:szCs w:val="24"/>
        </w:rPr>
      </w:pPr>
      <w:r w:rsidRPr="002D7A12">
        <w:rPr>
          <w:sz w:val="24"/>
          <w:szCs w:val="24"/>
        </w:rPr>
        <w:t>Заказчик поручает, а Подрядчик, в счет оговоренной статьей</w:t>
      </w:r>
      <w:r w:rsidRPr="002D7A12">
        <w:rPr>
          <w:noProof/>
          <w:sz w:val="24"/>
          <w:szCs w:val="24"/>
        </w:rPr>
        <w:t xml:space="preserve"> 2</w:t>
      </w:r>
      <w:r w:rsidRPr="002D7A12">
        <w:rPr>
          <w:sz w:val="24"/>
          <w:szCs w:val="24"/>
        </w:rPr>
        <w:t xml:space="preserve"> Договора цены, обязуется: </w:t>
      </w:r>
    </w:p>
    <w:p w14:paraId="6CBF983E" w14:textId="7A84BBB2" w:rsidR="002D7A12" w:rsidRPr="002D7A12" w:rsidRDefault="002D7A12" w:rsidP="002D7A12">
      <w:pPr>
        <w:numPr>
          <w:ilvl w:val="0"/>
          <w:numId w:val="3"/>
        </w:numPr>
        <w:tabs>
          <w:tab w:val="left" w:pos="993"/>
        </w:tabs>
        <w:ind w:left="0" w:firstLine="567"/>
        <w:jc w:val="both"/>
        <w:rPr>
          <w:sz w:val="24"/>
          <w:szCs w:val="24"/>
        </w:rPr>
      </w:pPr>
      <w:r w:rsidRPr="002D7A12">
        <w:rPr>
          <w:sz w:val="24"/>
          <w:szCs w:val="24"/>
        </w:rPr>
        <w:t xml:space="preserve">выполнить на свой риск, собственными и/или привлеченными силам </w:t>
      </w:r>
      <w:r w:rsidRPr="002D7A12">
        <w:rPr>
          <w:bCs/>
          <w:sz w:val="24"/>
          <w:szCs w:val="24"/>
        </w:rPr>
        <w:t>Работы</w:t>
      </w:r>
      <w:r w:rsidRPr="002D7A12">
        <w:rPr>
          <w:sz w:val="24"/>
          <w:szCs w:val="24"/>
        </w:rPr>
        <w:t xml:space="preserve"> (строительно-монтажные и пусконаладочные работы (далее по тексту «Работы») </w:t>
      </w:r>
      <w:r w:rsidRPr="0002218E">
        <w:rPr>
          <w:sz w:val="24"/>
          <w:szCs w:val="24"/>
        </w:rPr>
        <w:t>по изготовлению, поставке и монтажу ремонтных затворов для Беломорской ГЭС Каскада Выгских ГЭС в соответствии с Техническим заданием (Приложение № 1  к настоящему Договору)</w:t>
      </w:r>
      <w:r>
        <w:rPr>
          <w:sz w:val="24"/>
          <w:szCs w:val="24"/>
        </w:rPr>
        <w:t xml:space="preserve"> </w:t>
      </w:r>
      <w:r w:rsidRPr="002D7A12">
        <w:rPr>
          <w:sz w:val="24"/>
          <w:szCs w:val="24"/>
        </w:rPr>
        <w:t>и проектно-сметной документацией, предоставленными</w:t>
      </w:r>
      <w:r>
        <w:rPr>
          <w:sz w:val="24"/>
          <w:szCs w:val="24"/>
        </w:rPr>
        <w:t xml:space="preserve"> Заказчиком.</w:t>
      </w:r>
      <w:r w:rsidRPr="002D7A12">
        <w:rPr>
          <w:sz w:val="24"/>
          <w:szCs w:val="24"/>
        </w:rPr>
        <w:t xml:space="preserve"> </w:t>
      </w:r>
    </w:p>
    <w:p w14:paraId="6B2E20D8" w14:textId="3F45E992" w:rsidR="00187664" w:rsidRPr="00DB05B8" w:rsidRDefault="00187664" w:rsidP="00187664">
      <w:pPr>
        <w:numPr>
          <w:ilvl w:val="0"/>
          <w:numId w:val="3"/>
        </w:numPr>
        <w:tabs>
          <w:tab w:val="left" w:pos="993"/>
        </w:tabs>
        <w:ind w:left="0" w:firstLine="567"/>
        <w:jc w:val="both"/>
        <w:rPr>
          <w:sz w:val="24"/>
          <w:szCs w:val="24"/>
        </w:rPr>
      </w:pPr>
      <w:r w:rsidRPr="00DB05B8">
        <w:rPr>
          <w:sz w:val="24"/>
          <w:szCs w:val="24"/>
        </w:rPr>
        <w:t xml:space="preserve">поставить  Оборудование </w:t>
      </w:r>
      <w:r w:rsidRPr="00DB05B8">
        <w:rPr>
          <w:i/>
          <w:sz w:val="24"/>
          <w:szCs w:val="24"/>
        </w:rPr>
        <w:t>на Объект</w:t>
      </w:r>
      <w:r w:rsidRPr="00DB05B8">
        <w:rPr>
          <w:sz w:val="24"/>
          <w:szCs w:val="24"/>
        </w:rPr>
        <w:t xml:space="preserve">. Наименование, ассортимент, количество, требования к качеству, наименование производителя (страна и год производства), </w:t>
      </w:r>
      <w:r w:rsidRPr="00DB05B8">
        <w:rPr>
          <w:sz w:val="24"/>
          <w:szCs w:val="24"/>
        </w:rPr>
        <w:lastRenderedPageBreak/>
        <w:t>комплектность, и иные технические характеристики, стоимость за единицу товара, гарантийный срок,</w:t>
      </w:r>
      <w:r w:rsidR="00D26229">
        <w:rPr>
          <w:sz w:val="24"/>
          <w:szCs w:val="24"/>
        </w:rPr>
        <w:t xml:space="preserve"> </w:t>
      </w:r>
      <w:r w:rsidRPr="00DB05B8">
        <w:rPr>
          <w:sz w:val="24"/>
          <w:szCs w:val="24"/>
        </w:rPr>
        <w:t xml:space="preserve">а также иные данные, позволяющие однозначно идентифицировать поставляемое Оборудование, определены Сторонами в Приложении № </w:t>
      </w:r>
      <w:r w:rsidR="00F21AEE">
        <w:rPr>
          <w:sz w:val="24"/>
          <w:szCs w:val="24"/>
        </w:rPr>
        <w:t>4</w:t>
      </w:r>
      <w:r w:rsidRPr="00DB05B8">
        <w:rPr>
          <w:sz w:val="24"/>
          <w:szCs w:val="24"/>
        </w:rPr>
        <w:t xml:space="preserve"> к Договору. </w:t>
      </w:r>
    </w:p>
    <w:p w14:paraId="6B2E20D9" w14:textId="77777777" w:rsidR="00187664" w:rsidRPr="00DB05B8" w:rsidRDefault="00187664" w:rsidP="00187664">
      <w:pPr>
        <w:pStyle w:val="a9"/>
        <w:numPr>
          <w:ilvl w:val="1"/>
          <w:numId w:val="2"/>
        </w:numPr>
        <w:spacing w:line="240" w:lineRule="auto"/>
        <w:ind w:left="0" w:firstLine="567"/>
        <w:rPr>
          <w:szCs w:val="24"/>
        </w:rPr>
      </w:pPr>
      <w:r w:rsidRPr="00DB05B8">
        <w:rPr>
          <w:szCs w:val="24"/>
        </w:rPr>
        <w:t>Заказчик обязуется принять результат Работ и</w:t>
      </w:r>
      <w:r w:rsidRPr="00DB05B8">
        <w:rPr>
          <w:szCs w:val="24"/>
          <w:lang w:val="ru-RU"/>
        </w:rPr>
        <w:t xml:space="preserve"> Оборудование и </w:t>
      </w:r>
      <w:r w:rsidRPr="00DB05B8">
        <w:rPr>
          <w:szCs w:val="24"/>
        </w:rPr>
        <w:t xml:space="preserve"> оплатить </w:t>
      </w:r>
      <w:r w:rsidRPr="00DB05B8">
        <w:rPr>
          <w:szCs w:val="24"/>
          <w:lang w:val="ru-RU"/>
        </w:rPr>
        <w:t>их</w:t>
      </w:r>
      <w:r w:rsidRPr="00DB05B8">
        <w:rPr>
          <w:szCs w:val="24"/>
        </w:rPr>
        <w:t xml:space="preserve"> согласно условиям настоящего Договора.</w:t>
      </w:r>
    </w:p>
    <w:p w14:paraId="6B2E20DA" w14:textId="77777777" w:rsidR="00187664" w:rsidRPr="00DB05B8" w:rsidRDefault="00187664" w:rsidP="00187664">
      <w:pPr>
        <w:pStyle w:val="a9"/>
        <w:numPr>
          <w:ilvl w:val="1"/>
          <w:numId w:val="2"/>
        </w:numPr>
        <w:spacing w:line="240" w:lineRule="auto"/>
        <w:ind w:left="0" w:firstLine="567"/>
        <w:rPr>
          <w:szCs w:val="24"/>
        </w:rPr>
      </w:pPr>
      <w:r w:rsidRPr="00DB05B8">
        <w:rPr>
          <w:szCs w:val="24"/>
        </w:rPr>
        <w:t>Условия Договора являются обязательными для исполнения Сторонами.</w:t>
      </w:r>
    </w:p>
    <w:p w14:paraId="6B2E20DB" w14:textId="77777777" w:rsidR="00187664" w:rsidRPr="00DB05B8" w:rsidRDefault="00187664" w:rsidP="00187664">
      <w:pPr>
        <w:pStyle w:val="a9"/>
        <w:numPr>
          <w:ilvl w:val="1"/>
          <w:numId w:val="2"/>
        </w:numPr>
        <w:spacing w:line="240" w:lineRule="auto"/>
        <w:ind w:left="0" w:firstLine="567"/>
        <w:rPr>
          <w:szCs w:val="24"/>
        </w:rPr>
      </w:pPr>
      <w:r w:rsidRPr="00DB05B8">
        <w:rPr>
          <w:szCs w:val="24"/>
        </w:rPr>
        <w:t>Подрядчик обязуется выполнить Работы, указанные в п. 1.1 Договора,  в следующие сроки:</w:t>
      </w:r>
    </w:p>
    <w:p w14:paraId="6B2E20DC" w14:textId="750AD223" w:rsidR="00187664" w:rsidRPr="00F21AEE" w:rsidRDefault="00187664" w:rsidP="00187664">
      <w:pPr>
        <w:pStyle w:val="a9"/>
        <w:spacing w:line="240" w:lineRule="auto"/>
        <w:ind w:firstLine="567"/>
        <w:rPr>
          <w:szCs w:val="24"/>
          <w:lang w:val="ru-RU"/>
        </w:rPr>
      </w:pPr>
      <w:r w:rsidRPr="00DB05B8">
        <w:rPr>
          <w:szCs w:val="24"/>
        </w:rPr>
        <w:t>Дата начала Работ:</w:t>
      </w:r>
      <w:r w:rsidR="00F21AEE">
        <w:rPr>
          <w:szCs w:val="24"/>
          <w:lang w:val="ru-RU"/>
        </w:rPr>
        <w:t xml:space="preserve"> «___» ию</w:t>
      </w:r>
      <w:r w:rsidR="0002218E">
        <w:rPr>
          <w:szCs w:val="24"/>
          <w:lang w:val="ru-RU"/>
        </w:rPr>
        <w:t>л</w:t>
      </w:r>
      <w:r w:rsidR="00F21AEE">
        <w:rPr>
          <w:szCs w:val="24"/>
          <w:lang w:val="ru-RU"/>
        </w:rPr>
        <w:t>я 201</w:t>
      </w:r>
      <w:r w:rsidR="00EC4903">
        <w:rPr>
          <w:szCs w:val="24"/>
          <w:lang w:val="ru-RU"/>
        </w:rPr>
        <w:t>6</w:t>
      </w:r>
      <w:r w:rsidR="00F21AEE">
        <w:rPr>
          <w:szCs w:val="24"/>
          <w:lang w:val="ru-RU"/>
        </w:rPr>
        <w:t>г.</w:t>
      </w:r>
    </w:p>
    <w:p w14:paraId="6B2E20DD" w14:textId="054E8435" w:rsidR="00187664" w:rsidRPr="00F21AEE" w:rsidRDefault="00187664" w:rsidP="00187664">
      <w:pPr>
        <w:pStyle w:val="a9"/>
        <w:spacing w:line="240" w:lineRule="auto"/>
        <w:ind w:firstLine="567"/>
        <w:rPr>
          <w:szCs w:val="24"/>
          <w:lang w:val="ru-RU"/>
        </w:rPr>
      </w:pPr>
      <w:r w:rsidRPr="00DB05B8">
        <w:rPr>
          <w:szCs w:val="24"/>
        </w:rPr>
        <w:t xml:space="preserve">Дата окончания Работ: </w:t>
      </w:r>
      <w:r w:rsidR="00F21AEE">
        <w:rPr>
          <w:szCs w:val="24"/>
          <w:lang w:val="ru-RU"/>
        </w:rPr>
        <w:t xml:space="preserve">«___» </w:t>
      </w:r>
      <w:r w:rsidR="0002218E">
        <w:rPr>
          <w:szCs w:val="24"/>
          <w:lang w:val="ru-RU"/>
        </w:rPr>
        <w:t>июня</w:t>
      </w:r>
      <w:r w:rsidR="00F21AEE">
        <w:rPr>
          <w:szCs w:val="24"/>
          <w:lang w:val="ru-RU"/>
        </w:rPr>
        <w:t xml:space="preserve"> 201</w:t>
      </w:r>
      <w:r w:rsidR="0002218E">
        <w:rPr>
          <w:szCs w:val="24"/>
          <w:lang w:val="ru-RU"/>
        </w:rPr>
        <w:t>7</w:t>
      </w:r>
      <w:r w:rsidR="00F21AEE">
        <w:rPr>
          <w:szCs w:val="24"/>
          <w:lang w:val="ru-RU"/>
        </w:rPr>
        <w:t>г.</w:t>
      </w:r>
    </w:p>
    <w:p w14:paraId="6B2E20DE" w14:textId="632B38EE" w:rsidR="00187664" w:rsidRPr="00DB05B8" w:rsidRDefault="00187664" w:rsidP="00187664">
      <w:pPr>
        <w:pStyle w:val="a9"/>
        <w:spacing w:line="240" w:lineRule="auto"/>
        <w:ind w:firstLine="567"/>
        <w:rPr>
          <w:i/>
          <w:szCs w:val="24"/>
        </w:rPr>
      </w:pPr>
      <w:r w:rsidRPr="00DB05B8">
        <w:rPr>
          <w:i/>
          <w:szCs w:val="24"/>
          <w:lang w:val="ru-RU"/>
        </w:rPr>
        <w:t xml:space="preserve">Работы выполняются Подрядчиком в соответствии </w:t>
      </w:r>
      <w:r w:rsidR="00F2675B">
        <w:rPr>
          <w:i/>
          <w:szCs w:val="24"/>
          <w:lang w:val="en-US"/>
        </w:rPr>
        <w:t>c</w:t>
      </w:r>
      <w:r w:rsidR="00F2675B" w:rsidRPr="00F2675B">
        <w:rPr>
          <w:i/>
          <w:szCs w:val="24"/>
          <w:lang w:val="ru-RU"/>
        </w:rPr>
        <w:t xml:space="preserve"> </w:t>
      </w:r>
      <w:r w:rsidRPr="00DB05B8">
        <w:rPr>
          <w:i/>
          <w:szCs w:val="24"/>
          <w:lang w:val="ru-RU"/>
        </w:rPr>
        <w:t>Графиком выполнения Работ</w:t>
      </w:r>
      <w:r w:rsidR="00F21AEE">
        <w:rPr>
          <w:i/>
          <w:szCs w:val="24"/>
          <w:lang w:val="ru-RU"/>
        </w:rPr>
        <w:t xml:space="preserve"> и поставки оборудования</w:t>
      </w:r>
      <w:r w:rsidRPr="00DB05B8">
        <w:rPr>
          <w:i/>
          <w:szCs w:val="24"/>
          <w:lang w:val="ru-RU"/>
        </w:rPr>
        <w:t>.</w:t>
      </w:r>
    </w:p>
    <w:p w14:paraId="6B2E20DF" w14:textId="77777777" w:rsidR="00187664" w:rsidRPr="00DB05B8" w:rsidRDefault="00187664" w:rsidP="00187664">
      <w:pPr>
        <w:pStyle w:val="a9"/>
        <w:spacing w:line="240" w:lineRule="auto"/>
        <w:ind w:firstLine="567"/>
        <w:rPr>
          <w:i/>
          <w:szCs w:val="24"/>
        </w:rPr>
      </w:pPr>
      <w:r w:rsidRPr="00DB05B8">
        <w:rPr>
          <w:i/>
          <w:szCs w:val="24"/>
        </w:rPr>
        <w:t>Сроки выполнения Работ могут быть изменены по соглашению Сторон.</w:t>
      </w:r>
    </w:p>
    <w:p w14:paraId="6B2E20E0" w14:textId="658EC6AB" w:rsidR="00187664" w:rsidRPr="00DB05B8" w:rsidRDefault="00187664" w:rsidP="00187664">
      <w:pPr>
        <w:pStyle w:val="a9"/>
        <w:numPr>
          <w:ilvl w:val="1"/>
          <w:numId w:val="2"/>
        </w:numPr>
        <w:spacing w:line="240" w:lineRule="auto"/>
        <w:ind w:left="0" w:firstLine="567"/>
        <w:rPr>
          <w:i/>
          <w:szCs w:val="24"/>
        </w:rPr>
      </w:pPr>
      <w:r w:rsidRPr="00DB05B8">
        <w:rPr>
          <w:szCs w:val="24"/>
        </w:rPr>
        <w:t xml:space="preserve">Подрядчик обязуется </w:t>
      </w:r>
      <w:r w:rsidRPr="00DB05B8">
        <w:rPr>
          <w:szCs w:val="24"/>
          <w:lang w:val="ru-RU"/>
        </w:rPr>
        <w:t>поставить Оборудование в срок до  «</w:t>
      </w:r>
      <w:r w:rsidR="0002218E">
        <w:rPr>
          <w:szCs w:val="24"/>
          <w:lang w:val="ru-RU"/>
        </w:rPr>
        <w:t>30</w:t>
      </w:r>
      <w:r w:rsidRPr="00DB05B8">
        <w:rPr>
          <w:szCs w:val="24"/>
          <w:lang w:val="ru-RU"/>
        </w:rPr>
        <w:t xml:space="preserve">» </w:t>
      </w:r>
      <w:r w:rsidR="0002218E">
        <w:rPr>
          <w:szCs w:val="24"/>
          <w:lang w:val="ru-RU"/>
        </w:rPr>
        <w:t>марта</w:t>
      </w:r>
      <w:r w:rsidR="00F21AEE">
        <w:rPr>
          <w:szCs w:val="24"/>
          <w:lang w:val="ru-RU"/>
        </w:rPr>
        <w:t xml:space="preserve"> 201</w:t>
      </w:r>
      <w:r w:rsidR="0002218E">
        <w:rPr>
          <w:szCs w:val="24"/>
          <w:lang w:val="ru-RU"/>
        </w:rPr>
        <w:t>7</w:t>
      </w:r>
      <w:r w:rsidRPr="00DB05B8">
        <w:rPr>
          <w:szCs w:val="24"/>
          <w:lang w:val="ru-RU"/>
        </w:rPr>
        <w:t xml:space="preserve">г. </w:t>
      </w:r>
      <w:r w:rsidRPr="00DB05B8">
        <w:rPr>
          <w:i/>
          <w:szCs w:val="24"/>
          <w:lang w:val="ru-RU"/>
        </w:rPr>
        <w:t xml:space="preserve">График </w:t>
      </w:r>
      <w:r w:rsidR="00F21AEE">
        <w:rPr>
          <w:i/>
          <w:szCs w:val="24"/>
          <w:lang w:val="ru-RU"/>
        </w:rPr>
        <w:t xml:space="preserve">выполнения работ и </w:t>
      </w:r>
      <w:r w:rsidRPr="00DB05B8">
        <w:rPr>
          <w:i/>
          <w:szCs w:val="24"/>
          <w:lang w:val="ru-RU"/>
        </w:rPr>
        <w:t xml:space="preserve">поставки Оборудования указан в приложении № </w:t>
      </w:r>
      <w:r w:rsidR="00F21AEE">
        <w:rPr>
          <w:i/>
          <w:szCs w:val="24"/>
          <w:lang w:val="ru-RU"/>
        </w:rPr>
        <w:t>2</w:t>
      </w:r>
      <w:r w:rsidRPr="00DB05B8">
        <w:rPr>
          <w:i/>
          <w:szCs w:val="24"/>
          <w:lang w:val="ru-RU"/>
        </w:rPr>
        <w:t xml:space="preserve"> к настоящему Договору.  </w:t>
      </w:r>
    </w:p>
    <w:p w14:paraId="6B2E20E1" w14:textId="39E41DE4" w:rsidR="00187664" w:rsidRPr="00DB05B8" w:rsidRDefault="00187664" w:rsidP="00187664">
      <w:pPr>
        <w:numPr>
          <w:ilvl w:val="1"/>
          <w:numId w:val="2"/>
        </w:numPr>
        <w:ind w:left="0" w:firstLine="567"/>
        <w:jc w:val="both"/>
        <w:rPr>
          <w:sz w:val="24"/>
          <w:szCs w:val="24"/>
        </w:rPr>
      </w:pPr>
      <w:r w:rsidRPr="00DB05B8">
        <w:rPr>
          <w:sz w:val="24"/>
          <w:szCs w:val="24"/>
        </w:rPr>
        <w:t xml:space="preserve">Подрядчик имеет право с письменного согласия Заказчика для выполнения части Работ по настоящему Договору в объеме, не превышающем </w:t>
      </w:r>
      <w:r w:rsidRPr="00DB05B8">
        <w:rPr>
          <w:i/>
          <w:sz w:val="24"/>
          <w:szCs w:val="24"/>
        </w:rPr>
        <w:t>30</w:t>
      </w:r>
      <w:r w:rsidRPr="00DB05B8">
        <w:rPr>
          <w:sz w:val="24"/>
          <w:szCs w:val="24"/>
        </w:rPr>
        <w:t xml:space="preserve"> % от общей стоимости Работ, привлечь субподрядчика при соблюдении условий, изложенных в п.4.3.7. настоящего Договора. При этом ответственность за качество произведенных таким субподрядчиком работ перед Заказчиком несет Подрядчик.</w:t>
      </w:r>
    </w:p>
    <w:p w14:paraId="6B2E20E2" w14:textId="77777777" w:rsidR="00187664" w:rsidRPr="00EC57C4" w:rsidRDefault="00187664" w:rsidP="00187664">
      <w:pPr>
        <w:pStyle w:val="a9"/>
        <w:numPr>
          <w:ilvl w:val="1"/>
          <w:numId w:val="2"/>
        </w:numPr>
        <w:spacing w:line="240" w:lineRule="auto"/>
        <w:ind w:left="0" w:firstLine="567"/>
        <w:rPr>
          <w:szCs w:val="24"/>
        </w:rPr>
      </w:pPr>
      <w:r w:rsidRPr="00EC57C4">
        <w:rPr>
          <w:szCs w:val="24"/>
        </w:rPr>
        <w:t>Качество используемых Подрядчиком при выполнении Работ оборудования, материалов, комплектующих, иных материально-технических ресурсов должно соответствовать требованиям перечисленных в проектно-сметной документации ГОСТов, ТУ, иным обязательным к качеству требованиям (в случае выполнения работ материалами Подрядчика).</w:t>
      </w:r>
    </w:p>
    <w:p w14:paraId="6B2E20E4" w14:textId="77777777" w:rsidR="00187664" w:rsidRPr="00DB05B8" w:rsidRDefault="00187664" w:rsidP="00187664">
      <w:pPr>
        <w:numPr>
          <w:ilvl w:val="0"/>
          <w:numId w:val="2"/>
        </w:numPr>
        <w:spacing w:line="240" w:lineRule="atLeast"/>
        <w:ind w:left="0" w:firstLine="0"/>
        <w:jc w:val="center"/>
        <w:rPr>
          <w:b/>
          <w:sz w:val="24"/>
          <w:szCs w:val="24"/>
        </w:rPr>
      </w:pPr>
      <w:r w:rsidRPr="00DB05B8">
        <w:rPr>
          <w:b/>
          <w:sz w:val="24"/>
          <w:szCs w:val="24"/>
        </w:rPr>
        <w:t>ЦЕНА ДОГОВОРА</w:t>
      </w:r>
    </w:p>
    <w:p w14:paraId="6B2E20E5" w14:textId="77777777" w:rsidR="00187664" w:rsidRPr="00DB05B8" w:rsidRDefault="00187664" w:rsidP="00187664">
      <w:pPr>
        <w:tabs>
          <w:tab w:val="left" w:pos="1134"/>
        </w:tabs>
        <w:ind w:firstLine="567"/>
        <w:jc w:val="both"/>
        <w:rPr>
          <w:sz w:val="24"/>
          <w:szCs w:val="24"/>
        </w:rPr>
      </w:pPr>
      <w:r w:rsidRPr="00DB05B8">
        <w:rPr>
          <w:noProof/>
          <w:sz w:val="24"/>
          <w:szCs w:val="24"/>
        </w:rPr>
        <w:t>2.1</w:t>
      </w:r>
      <w:r w:rsidRPr="00DB05B8">
        <w:rPr>
          <w:sz w:val="24"/>
          <w:szCs w:val="24"/>
        </w:rPr>
        <w:t xml:space="preserve"> Цена настоящего Договора составляет _____(______), кроме того НДС _______(____). Всего с НДС ________(_______).</w:t>
      </w:r>
    </w:p>
    <w:p w14:paraId="6B2E20E6" w14:textId="77777777" w:rsidR="00187664" w:rsidRPr="00DB05B8" w:rsidRDefault="00187664" w:rsidP="00187664">
      <w:pPr>
        <w:tabs>
          <w:tab w:val="left" w:pos="1134"/>
        </w:tabs>
        <w:ind w:firstLine="567"/>
        <w:jc w:val="both"/>
        <w:rPr>
          <w:i/>
          <w:sz w:val="24"/>
          <w:szCs w:val="24"/>
        </w:rPr>
      </w:pPr>
      <w:r w:rsidRPr="00DB05B8">
        <w:rPr>
          <w:sz w:val="24"/>
          <w:szCs w:val="24"/>
        </w:rPr>
        <w:t xml:space="preserve">Цена Договора является твердой (неизменной) и представляет собой полную стоимость всего объема работ и стоимость Оборудования, поставляемого  по настоящему договору. </w:t>
      </w:r>
      <w:r w:rsidRPr="00DB05B8">
        <w:rPr>
          <w:i/>
          <w:sz w:val="24"/>
          <w:szCs w:val="24"/>
        </w:rPr>
        <w:t xml:space="preserve">Цена договора является твердой даже если на момент  заключения  Договора  и подготовки проектной или рабочей документации исключена возможность  определить полный объем Работ, необходимых для строительства Объекта. </w:t>
      </w:r>
    </w:p>
    <w:p w14:paraId="6B2E20E7" w14:textId="77777777" w:rsidR="00187664" w:rsidRPr="00DB05B8" w:rsidRDefault="00187664" w:rsidP="00187664">
      <w:pPr>
        <w:pStyle w:val="a9"/>
        <w:tabs>
          <w:tab w:val="left" w:pos="1134"/>
          <w:tab w:val="num" w:pos="3960"/>
        </w:tabs>
        <w:spacing w:line="240" w:lineRule="auto"/>
        <w:rPr>
          <w:b/>
          <w:szCs w:val="24"/>
        </w:rPr>
      </w:pPr>
      <w:r w:rsidRPr="00DB05B8">
        <w:rPr>
          <w:szCs w:val="24"/>
        </w:rPr>
        <w:tab/>
      </w:r>
      <w:r w:rsidRPr="00DB05B8">
        <w:rPr>
          <w:b/>
          <w:szCs w:val="24"/>
        </w:rPr>
        <w:t xml:space="preserve">Цена настоящего Договора складывается:   </w:t>
      </w:r>
    </w:p>
    <w:p w14:paraId="6B2E20E8" w14:textId="77777777" w:rsidR="00187664" w:rsidRPr="00DB05B8" w:rsidRDefault="00187664" w:rsidP="00187664">
      <w:pPr>
        <w:tabs>
          <w:tab w:val="left" w:pos="567"/>
        </w:tabs>
        <w:ind w:firstLine="567"/>
        <w:jc w:val="both"/>
        <w:rPr>
          <w:i/>
          <w:sz w:val="24"/>
          <w:szCs w:val="24"/>
        </w:rPr>
      </w:pPr>
      <w:r w:rsidRPr="00DB05B8">
        <w:rPr>
          <w:sz w:val="24"/>
          <w:szCs w:val="24"/>
        </w:rPr>
        <w:tab/>
        <w:t xml:space="preserve">2.1.1. из совокупности стоимости Работ, выполняемых Подрядчиком по Договору. </w:t>
      </w:r>
      <w:r w:rsidRPr="00DB05B8">
        <w:rPr>
          <w:i/>
          <w:sz w:val="24"/>
          <w:szCs w:val="24"/>
        </w:rPr>
        <w:t>Стоимость Работ определяется на основании Смет (Приложение № 3), в том числе:</w:t>
      </w:r>
    </w:p>
    <w:p w14:paraId="6B2E20E9" w14:textId="77777777" w:rsidR="00187664" w:rsidRPr="00DB05B8" w:rsidRDefault="00187664" w:rsidP="00187664">
      <w:pPr>
        <w:tabs>
          <w:tab w:val="left" w:pos="567"/>
        </w:tabs>
        <w:ind w:firstLine="567"/>
        <w:jc w:val="both"/>
        <w:rPr>
          <w:i/>
          <w:sz w:val="24"/>
          <w:szCs w:val="24"/>
        </w:rPr>
      </w:pPr>
      <w:r w:rsidRPr="00DB05B8">
        <w:rPr>
          <w:i/>
          <w:sz w:val="24"/>
          <w:szCs w:val="24"/>
        </w:rPr>
        <w:t>2.1.1.1 стоимость строительно-монтажных работ составляет _____(______), кроме того НДС _______(____). Всего с НДС ________(_______).</w:t>
      </w:r>
    </w:p>
    <w:p w14:paraId="6B2E20EA" w14:textId="77777777" w:rsidR="00187664" w:rsidRPr="00DB05B8" w:rsidRDefault="00187664" w:rsidP="00187664">
      <w:pPr>
        <w:tabs>
          <w:tab w:val="left" w:pos="567"/>
        </w:tabs>
        <w:ind w:firstLine="567"/>
        <w:jc w:val="both"/>
        <w:rPr>
          <w:i/>
          <w:sz w:val="24"/>
          <w:szCs w:val="24"/>
        </w:rPr>
      </w:pPr>
      <w:r w:rsidRPr="00DB05B8">
        <w:rPr>
          <w:i/>
          <w:sz w:val="24"/>
          <w:szCs w:val="24"/>
        </w:rPr>
        <w:t>2.1.1.2. стоимость пусконаладочных работ составляет _____(______), кроме того НДС _______(____). Всего с НДС ________(_______).</w:t>
      </w:r>
    </w:p>
    <w:p w14:paraId="6B2E20EB" w14:textId="59CCEE5D" w:rsidR="00187664" w:rsidRDefault="00187664" w:rsidP="00187664">
      <w:pPr>
        <w:tabs>
          <w:tab w:val="left" w:pos="567"/>
        </w:tabs>
        <w:ind w:firstLine="567"/>
        <w:jc w:val="both"/>
        <w:rPr>
          <w:i/>
          <w:sz w:val="24"/>
          <w:szCs w:val="24"/>
        </w:rPr>
      </w:pPr>
      <w:r w:rsidRPr="00DB05B8">
        <w:rPr>
          <w:i/>
          <w:sz w:val="24"/>
          <w:szCs w:val="24"/>
        </w:rPr>
        <w:tab/>
        <w:t>2.1.2. из стоимости расходов (издержек) Подрядчика, а так же иных расходов Подрядчика, связанных с выполнением Работ по Договору, в том числе но не ограничиваясь, затрат, на приобретение материалов и оборудования, необходимых для выполнения Работ, расходов связанных с транспортными, погрузочно-разгрузочными работами, разработкой проекта производства работ, страхованием и прочими расходами, необходимыми для доставки материалов и оборудования к месту выполнения Работ для выполнения сопутствующих Работ и услуг, утверж</w:t>
      </w:r>
      <w:r w:rsidR="00D26229">
        <w:rPr>
          <w:i/>
          <w:sz w:val="24"/>
          <w:szCs w:val="24"/>
        </w:rPr>
        <w:t>денных в Сметах (Приложение № 3).</w:t>
      </w:r>
      <w:r w:rsidRPr="00DB05B8">
        <w:rPr>
          <w:i/>
          <w:sz w:val="24"/>
          <w:szCs w:val="24"/>
        </w:rPr>
        <w:t xml:space="preserve"> </w:t>
      </w:r>
    </w:p>
    <w:p w14:paraId="6B2E20ED" w14:textId="77777777" w:rsidR="00187664" w:rsidRPr="00DB05B8" w:rsidRDefault="00187664" w:rsidP="00187664">
      <w:pPr>
        <w:tabs>
          <w:tab w:val="left" w:pos="567"/>
        </w:tabs>
        <w:ind w:firstLine="567"/>
        <w:jc w:val="both"/>
        <w:rPr>
          <w:i/>
          <w:sz w:val="24"/>
          <w:szCs w:val="24"/>
        </w:rPr>
      </w:pPr>
      <w:r w:rsidRPr="00DB05B8">
        <w:rPr>
          <w:i/>
          <w:sz w:val="24"/>
          <w:szCs w:val="24"/>
        </w:rPr>
        <w:tab/>
        <w:t>При использовании материалов Заказчика их стоимость не входит в цену Договора и оплате подлежит только стоимость выполненных Работ.</w:t>
      </w:r>
    </w:p>
    <w:p w14:paraId="6B2E20EE" w14:textId="77777777" w:rsidR="00187664" w:rsidRPr="00DB05B8" w:rsidRDefault="00187664" w:rsidP="00187664">
      <w:pPr>
        <w:tabs>
          <w:tab w:val="left" w:pos="567"/>
        </w:tabs>
        <w:ind w:firstLine="567"/>
        <w:jc w:val="both"/>
        <w:rPr>
          <w:i/>
          <w:sz w:val="24"/>
          <w:szCs w:val="24"/>
        </w:rPr>
      </w:pPr>
      <w:r w:rsidRPr="00DB05B8">
        <w:rPr>
          <w:i/>
          <w:sz w:val="24"/>
          <w:szCs w:val="24"/>
        </w:rPr>
        <w:tab/>
        <w:t>2.1.3. ст</w:t>
      </w:r>
      <w:r w:rsidR="00DB3806">
        <w:rPr>
          <w:i/>
          <w:sz w:val="24"/>
          <w:szCs w:val="24"/>
        </w:rPr>
        <w:t>оимости поставляемого Заказчику</w:t>
      </w:r>
      <w:r w:rsidRPr="00DB05B8">
        <w:rPr>
          <w:i/>
          <w:sz w:val="24"/>
          <w:szCs w:val="24"/>
        </w:rPr>
        <w:t xml:space="preserve"> Оборудования в размере _____ (______), кроме того НДС _______(____). Всего с НДС ________(_______). </w:t>
      </w:r>
    </w:p>
    <w:p w14:paraId="6B2E20EF" w14:textId="77777777" w:rsidR="00187664" w:rsidRPr="00DB05B8" w:rsidRDefault="00187664" w:rsidP="00187664">
      <w:pPr>
        <w:spacing w:line="240" w:lineRule="atLeast"/>
        <w:ind w:firstLine="567"/>
        <w:jc w:val="both"/>
        <w:rPr>
          <w:i/>
          <w:sz w:val="24"/>
          <w:szCs w:val="24"/>
        </w:rPr>
      </w:pPr>
      <w:r w:rsidRPr="00DB05B8">
        <w:rPr>
          <w:i/>
          <w:sz w:val="24"/>
          <w:szCs w:val="24"/>
        </w:rPr>
        <w:t>Стоимость Оборудования включает в себя</w:t>
      </w:r>
      <w:r w:rsidR="00DB05B8">
        <w:rPr>
          <w:i/>
          <w:sz w:val="24"/>
          <w:szCs w:val="24"/>
        </w:rPr>
        <w:t>:</w:t>
      </w:r>
      <w:r w:rsidRPr="00DB05B8">
        <w:rPr>
          <w:i/>
          <w:sz w:val="24"/>
          <w:szCs w:val="24"/>
        </w:rPr>
        <w:t xml:space="preserve"> </w:t>
      </w:r>
    </w:p>
    <w:p w14:paraId="6B2E20F0" w14:textId="32350318" w:rsidR="00187664" w:rsidRPr="00DB05B8" w:rsidRDefault="00DB05B8" w:rsidP="00187664">
      <w:pPr>
        <w:spacing w:line="240" w:lineRule="atLeast"/>
        <w:ind w:firstLine="567"/>
        <w:jc w:val="both"/>
        <w:rPr>
          <w:i/>
          <w:sz w:val="24"/>
          <w:szCs w:val="24"/>
        </w:rPr>
      </w:pPr>
      <w:r>
        <w:rPr>
          <w:i/>
          <w:sz w:val="24"/>
          <w:szCs w:val="24"/>
        </w:rPr>
        <w:lastRenderedPageBreak/>
        <w:t>-</w:t>
      </w:r>
      <w:r w:rsidR="00187664" w:rsidRPr="00DB05B8">
        <w:rPr>
          <w:i/>
          <w:sz w:val="24"/>
          <w:szCs w:val="24"/>
        </w:rPr>
        <w:t xml:space="preserve">стоимость Оборудования согласно ценам заводов-изготовителей и/или их официальных дилеров, по которым Подрядчик осуществит его закупку, и стоимость услуг Подрядчика по укомплектованию Оборудования, которая составляет </w:t>
      </w:r>
      <w:r w:rsidR="00EC4903">
        <w:rPr>
          <w:i/>
          <w:sz w:val="24"/>
          <w:szCs w:val="24"/>
        </w:rPr>
        <w:t>4</w:t>
      </w:r>
      <w:r w:rsidR="00187664" w:rsidRPr="00DB05B8">
        <w:rPr>
          <w:i/>
          <w:sz w:val="24"/>
          <w:szCs w:val="24"/>
        </w:rPr>
        <w:t xml:space="preserve">% от стоимости Оборудования (по ценам заводов-изготовителей и/или их официальных дилеров), </w:t>
      </w:r>
    </w:p>
    <w:p w14:paraId="6B2E20F1" w14:textId="77777777" w:rsidR="00187664" w:rsidRPr="00DB05B8" w:rsidRDefault="00DB05B8" w:rsidP="00187664">
      <w:pPr>
        <w:spacing w:line="240" w:lineRule="atLeast"/>
        <w:ind w:firstLine="567"/>
        <w:jc w:val="both"/>
        <w:rPr>
          <w:i/>
          <w:sz w:val="24"/>
          <w:szCs w:val="24"/>
        </w:rPr>
      </w:pPr>
      <w:r>
        <w:rPr>
          <w:i/>
          <w:sz w:val="24"/>
          <w:szCs w:val="24"/>
        </w:rPr>
        <w:t>-</w:t>
      </w:r>
      <w:r w:rsidR="00187664" w:rsidRPr="00DB05B8">
        <w:rPr>
          <w:i/>
          <w:sz w:val="24"/>
          <w:szCs w:val="24"/>
        </w:rPr>
        <w:t>стоимость  доставки, включая стоимость перевозки и погрузо-разгрузочных работ,</w:t>
      </w:r>
    </w:p>
    <w:p w14:paraId="6B2E20F2" w14:textId="77777777" w:rsidR="00187664" w:rsidRPr="00DB05B8" w:rsidRDefault="00DB05B8" w:rsidP="00187664">
      <w:pPr>
        <w:spacing w:line="240" w:lineRule="atLeast"/>
        <w:ind w:firstLine="567"/>
        <w:jc w:val="both"/>
        <w:rPr>
          <w:i/>
          <w:sz w:val="24"/>
          <w:szCs w:val="24"/>
        </w:rPr>
      </w:pPr>
      <w:r>
        <w:rPr>
          <w:i/>
          <w:sz w:val="24"/>
          <w:szCs w:val="24"/>
        </w:rPr>
        <w:t>-</w:t>
      </w:r>
      <w:r w:rsidR="00187664" w:rsidRPr="00DB05B8">
        <w:rPr>
          <w:i/>
          <w:sz w:val="24"/>
          <w:szCs w:val="24"/>
        </w:rPr>
        <w:t xml:space="preserve">стоимость возвратной тары, </w:t>
      </w:r>
    </w:p>
    <w:p w14:paraId="6B2E20F3" w14:textId="77777777" w:rsidR="00187664" w:rsidRPr="00DB05B8" w:rsidRDefault="00DB05B8" w:rsidP="00187664">
      <w:pPr>
        <w:spacing w:line="240" w:lineRule="atLeast"/>
        <w:ind w:firstLine="567"/>
        <w:jc w:val="both"/>
        <w:rPr>
          <w:i/>
          <w:sz w:val="24"/>
          <w:szCs w:val="24"/>
        </w:rPr>
      </w:pPr>
      <w:r>
        <w:rPr>
          <w:i/>
          <w:sz w:val="24"/>
          <w:szCs w:val="24"/>
        </w:rPr>
        <w:t>-</w:t>
      </w:r>
      <w:r w:rsidR="00187664" w:rsidRPr="00DB05B8">
        <w:rPr>
          <w:i/>
          <w:sz w:val="24"/>
          <w:szCs w:val="24"/>
        </w:rPr>
        <w:t xml:space="preserve">страхования Оборудования, </w:t>
      </w:r>
    </w:p>
    <w:p w14:paraId="6B2E20F4" w14:textId="77777777" w:rsidR="00187664" w:rsidRPr="00DB05B8" w:rsidRDefault="00DB05B8" w:rsidP="00187664">
      <w:pPr>
        <w:spacing w:line="240" w:lineRule="atLeast"/>
        <w:ind w:firstLine="567"/>
        <w:jc w:val="both"/>
        <w:rPr>
          <w:i/>
          <w:sz w:val="24"/>
          <w:szCs w:val="24"/>
        </w:rPr>
      </w:pPr>
      <w:r>
        <w:rPr>
          <w:i/>
          <w:sz w:val="24"/>
          <w:szCs w:val="24"/>
        </w:rPr>
        <w:t>-</w:t>
      </w:r>
      <w:r w:rsidR="00187664" w:rsidRPr="00DB05B8">
        <w:rPr>
          <w:i/>
          <w:sz w:val="24"/>
          <w:szCs w:val="24"/>
        </w:rPr>
        <w:t xml:space="preserve">таможенные платежи, </w:t>
      </w:r>
    </w:p>
    <w:p w14:paraId="6B2E20F5" w14:textId="7823DB7E" w:rsidR="00187664" w:rsidRPr="00DB05B8" w:rsidRDefault="00187664" w:rsidP="00187664">
      <w:pPr>
        <w:spacing w:line="240" w:lineRule="atLeast"/>
        <w:ind w:firstLine="567"/>
        <w:jc w:val="both"/>
        <w:rPr>
          <w:i/>
          <w:sz w:val="24"/>
          <w:szCs w:val="24"/>
        </w:rPr>
      </w:pPr>
      <w:r w:rsidRPr="00DB05B8">
        <w:rPr>
          <w:i/>
          <w:sz w:val="24"/>
          <w:szCs w:val="24"/>
        </w:rPr>
        <w:t>а так же иные расходы, связанные с передачей и переоформлением Оборудовани</w:t>
      </w:r>
      <w:r w:rsidR="00EC4903">
        <w:rPr>
          <w:i/>
          <w:sz w:val="24"/>
          <w:szCs w:val="24"/>
        </w:rPr>
        <w:t>я</w:t>
      </w:r>
      <w:r w:rsidRPr="00DB05B8">
        <w:rPr>
          <w:i/>
          <w:sz w:val="24"/>
          <w:szCs w:val="24"/>
        </w:rPr>
        <w:t xml:space="preserve">  в собственность Заказчика.</w:t>
      </w:r>
    </w:p>
    <w:p w14:paraId="6B2E20F6" w14:textId="4B721FD7" w:rsidR="00187664" w:rsidRPr="00DB05B8" w:rsidRDefault="00187664" w:rsidP="00187664">
      <w:pPr>
        <w:spacing w:line="240" w:lineRule="atLeast"/>
        <w:ind w:firstLine="567"/>
        <w:jc w:val="both"/>
        <w:rPr>
          <w:i/>
          <w:sz w:val="24"/>
          <w:szCs w:val="24"/>
        </w:rPr>
      </w:pPr>
      <w:r w:rsidRPr="00DB05B8">
        <w:rPr>
          <w:i/>
          <w:sz w:val="24"/>
          <w:szCs w:val="24"/>
        </w:rPr>
        <w:t>Общая стоимость выполненных по настоящему Договору Работ не может превышать стоимость, установленную п.2.1 Договора, и включает расходы Подрядчика, связанные с качественным, досрочным и  своевременным выполнением Работ.</w:t>
      </w:r>
    </w:p>
    <w:p w14:paraId="6B2E20F7" w14:textId="77777777" w:rsidR="00187664" w:rsidRPr="00DB05B8" w:rsidRDefault="00187664" w:rsidP="00187664">
      <w:pPr>
        <w:pStyle w:val="a9"/>
        <w:numPr>
          <w:ilvl w:val="1"/>
          <w:numId w:val="4"/>
        </w:numPr>
        <w:tabs>
          <w:tab w:val="left" w:pos="1134"/>
        </w:tabs>
        <w:spacing w:line="240" w:lineRule="auto"/>
        <w:ind w:left="0" w:firstLine="567"/>
        <w:rPr>
          <w:szCs w:val="24"/>
        </w:rPr>
      </w:pPr>
      <w:r w:rsidRPr="00DB05B8">
        <w:rPr>
          <w:szCs w:val="24"/>
        </w:rPr>
        <w:t xml:space="preserve">Существенное изменение обстоятельств, из которых Стороны исходили при заключении </w:t>
      </w:r>
      <w:r w:rsidRPr="00EC57C4">
        <w:rPr>
          <w:szCs w:val="24"/>
        </w:rPr>
        <w:t>Договора (</w:t>
      </w:r>
      <w:hyperlink r:id="rId11" w:history="1">
        <w:r w:rsidRPr="00EC57C4">
          <w:rPr>
            <w:rStyle w:val="af0"/>
            <w:color w:val="auto"/>
            <w:szCs w:val="24"/>
            <w:u w:val="none"/>
          </w:rPr>
          <w:t>статья 451</w:t>
        </w:r>
      </w:hyperlink>
      <w:r w:rsidRPr="00EC57C4">
        <w:rPr>
          <w:szCs w:val="24"/>
        </w:rPr>
        <w:t xml:space="preserve"> ГК </w:t>
      </w:r>
      <w:r w:rsidRPr="00DB05B8">
        <w:rPr>
          <w:szCs w:val="24"/>
        </w:rPr>
        <w:t>РФ), не является основанием для пересмотра Цены настоящего Договора.</w:t>
      </w:r>
    </w:p>
    <w:p w14:paraId="6B2E20F8" w14:textId="663F0B18" w:rsidR="00187664" w:rsidRPr="00DB05B8" w:rsidRDefault="00187664" w:rsidP="00187664">
      <w:pPr>
        <w:pStyle w:val="a9"/>
        <w:numPr>
          <w:ilvl w:val="1"/>
          <w:numId w:val="4"/>
        </w:numPr>
        <w:tabs>
          <w:tab w:val="left" w:pos="1134"/>
        </w:tabs>
        <w:spacing w:line="240" w:lineRule="auto"/>
        <w:ind w:left="0" w:firstLine="567"/>
        <w:rPr>
          <w:i/>
          <w:szCs w:val="24"/>
        </w:rPr>
      </w:pPr>
      <w:r w:rsidRPr="00DB05B8">
        <w:rPr>
          <w:i/>
          <w:szCs w:val="24"/>
        </w:rPr>
        <w:t>Стороны устанавливают обязательность процедуры учета объема и стоимости выполненных Работ вне зависимости от согласованных сроков платежей.</w:t>
      </w:r>
    </w:p>
    <w:p w14:paraId="6B2E20F9" w14:textId="2F4C5038" w:rsidR="00187664" w:rsidRPr="00DB05B8" w:rsidRDefault="00187664" w:rsidP="00187664">
      <w:pPr>
        <w:pStyle w:val="a9"/>
        <w:numPr>
          <w:ilvl w:val="1"/>
          <w:numId w:val="4"/>
        </w:numPr>
        <w:tabs>
          <w:tab w:val="left" w:pos="1134"/>
        </w:tabs>
        <w:spacing w:line="240" w:lineRule="auto"/>
        <w:ind w:left="0" w:firstLine="567"/>
        <w:rPr>
          <w:szCs w:val="24"/>
        </w:rPr>
      </w:pPr>
      <w:r w:rsidRPr="00DB05B8">
        <w:rPr>
          <w:i/>
          <w:szCs w:val="24"/>
        </w:rPr>
        <w:t>Стоимость выполненных Работ определяется на основании подписываемых сторонами Актов о приемке выполненных работ (форма КС-2) и Справок о стоимости выполненных работ и затрат (форма КС-3).</w:t>
      </w:r>
    </w:p>
    <w:p w14:paraId="6B2E20FA" w14:textId="77777777" w:rsidR="00187664" w:rsidRPr="00DB05B8" w:rsidRDefault="00187664" w:rsidP="00187664">
      <w:pPr>
        <w:pStyle w:val="a9"/>
        <w:tabs>
          <w:tab w:val="left" w:pos="1134"/>
        </w:tabs>
        <w:spacing w:line="240" w:lineRule="auto"/>
        <w:ind w:firstLine="567"/>
        <w:rPr>
          <w:szCs w:val="24"/>
        </w:rPr>
      </w:pPr>
      <w:r w:rsidRPr="00DB05B8">
        <w:rPr>
          <w:szCs w:val="24"/>
        </w:rPr>
        <w:t xml:space="preserve">Заказчик вправе потребовать уменьшения Цены </w:t>
      </w:r>
      <w:r w:rsidRPr="00DB05B8">
        <w:rPr>
          <w:szCs w:val="24"/>
          <w:lang w:val="ru-RU"/>
        </w:rPr>
        <w:t>Договора</w:t>
      </w:r>
      <w:r w:rsidRPr="00DB05B8">
        <w:rPr>
          <w:szCs w:val="24"/>
        </w:rPr>
        <w:t xml:space="preserve"> в случае уменьшения объема работ, выявленного как в ходе </w:t>
      </w:r>
      <w:r w:rsidRPr="00DB05B8">
        <w:rPr>
          <w:szCs w:val="24"/>
          <w:lang w:val="ru-RU"/>
        </w:rPr>
        <w:t>исполнения Договора</w:t>
      </w:r>
      <w:r w:rsidRPr="00DB05B8">
        <w:rPr>
          <w:szCs w:val="24"/>
        </w:rPr>
        <w:t>, так и до начала</w:t>
      </w:r>
      <w:r w:rsidRPr="00DB05B8">
        <w:rPr>
          <w:szCs w:val="24"/>
          <w:lang w:val="ru-RU"/>
        </w:rPr>
        <w:t xml:space="preserve"> исполнения Договора</w:t>
      </w:r>
      <w:r w:rsidRPr="00DB05B8">
        <w:rPr>
          <w:szCs w:val="24"/>
        </w:rPr>
        <w:t xml:space="preserve">. Перечень работ, исключенных из проектной документации и Сметной документации и не подлежащих в связи с этим выполнению в соответствии с Договором, а также величина уменьшения Цены </w:t>
      </w:r>
      <w:r w:rsidRPr="00DB05B8">
        <w:rPr>
          <w:szCs w:val="24"/>
          <w:lang w:val="ru-RU"/>
        </w:rPr>
        <w:t>Договора</w:t>
      </w:r>
      <w:r w:rsidRPr="00DB05B8">
        <w:rPr>
          <w:szCs w:val="24"/>
        </w:rPr>
        <w:t xml:space="preserve"> определяется Заказчиком в одностороннем порядке, о чем выдается уведомление, подписываемое Заказчиком. Цена </w:t>
      </w:r>
      <w:r w:rsidRPr="00DB05B8">
        <w:rPr>
          <w:szCs w:val="24"/>
          <w:lang w:val="ru-RU"/>
        </w:rPr>
        <w:t>Договора</w:t>
      </w:r>
      <w:r w:rsidRPr="00DB05B8">
        <w:rPr>
          <w:szCs w:val="24"/>
        </w:rPr>
        <w:t xml:space="preserve"> и объем работ считаются измененными с момента получения Подрядчиком соответствующего уведомления с утвержденными Заказчиком изменениями в проектную и сметную документацию.</w:t>
      </w:r>
      <w:r w:rsidRPr="00DB05B8">
        <w:rPr>
          <w:szCs w:val="24"/>
          <w:lang w:val="ru-RU"/>
        </w:rPr>
        <w:t xml:space="preserve"> </w:t>
      </w:r>
      <w:r w:rsidRPr="00DB05B8">
        <w:rPr>
          <w:szCs w:val="24"/>
        </w:rPr>
        <w:t xml:space="preserve">В случае несогласия Подрядчика с уменьшением объема подлежащих выполнению работ и снижением Цены </w:t>
      </w:r>
      <w:r w:rsidRPr="00DB05B8">
        <w:rPr>
          <w:szCs w:val="24"/>
          <w:lang w:val="ru-RU"/>
        </w:rPr>
        <w:t>Договора</w:t>
      </w:r>
      <w:r w:rsidRPr="00DB05B8">
        <w:rPr>
          <w:szCs w:val="24"/>
        </w:rPr>
        <w:t xml:space="preserve">, он вправе требовать в судебном порядке возмещения убытков, вызванных необоснованным уменьшением Цены </w:t>
      </w:r>
      <w:r w:rsidRPr="00DB05B8">
        <w:rPr>
          <w:szCs w:val="24"/>
          <w:lang w:val="ru-RU"/>
        </w:rPr>
        <w:t>Договора</w:t>
      </w:r>
      <w:r w:rsidRPr="00DB05B8">
        <w:rPr>
          <w:szCs w:val="24"/>
        </w:rPr>
        <w:t xml:space="preserve"> Заказчиком. При этом обязательства Подрядчика, связанные с выполнением других работ, не исключенных из проектной документации и Сметной документации, сохраняются в полном объеме, независимо от несогласия Подрядчика с уменьшением объема работ.</w:t>
      </w:r>
    </w:p>
    <w:p w14:paraId="6B2E20FB" w14:textId="77777777" w:rsidR="00187664" w:rsidRPr="00DB05B8" w:rsidRDefault="00187664" w:rsidP="00187664">
      <w:pPr>
        <w:pStyle w:val="a9"/>
        <w:numPr>
          <w:ilvl w:val="1"/>
          <w:numId w:val="4"/>
        </w:numPr>
        <w:tabs>
          <w:tab w:val="left" w:pos="1134"/>
        </w:tabs>
        <w:spacing w:line="240" w:lineRule="auto"/>
        <w:ind w:left="0" w:firstLine="567"/>
        <w:rPr>
          <w:szCs w:val="24"/>
        </w:rPr>
      </w:pPr>
      <w:r w:rsidRPr="00DB05B8">
        <w:rPr>
          <w:szCs w:val="24"/>
        </w:rPr>
        <w:t xml:space="preserve">Заказчик вправе в соответствии </w:t>
      </w:r>
      <w:r w:rsidRPr="00EC57C4">
        <w:rPr>
          <w:szCs w:val="24"/>
        </w:rPr>
        <w:t xml:space="preserve">с </w:t>
      </w:r>
      <w:hyperlink r:id="rId12" w:history="1">
        <w:r w:rsidRPr="00EC57C4">
          <w:rPr>
            <w:rStyle w:val="af0"/>
            <w:color w:val="auto"/>
            <w:szCs w:val="24"/>
            <w:u w:val="none"/>
          </w:rPr>
          <w:t>пунктом 1 статьи 744</w:t>
        </w:r>
      </w:hyperlink>
      <w:r w:rsidRPr="00DB05B8">
        <w:rPr>
          <w:szCs w:val="24"/>
        </w:rPr>
        <w:t xml:space="preserve"> ГК РФ внести изменения в проектную документацию, учитывающие дополнительные работы, по стоимости не превышающие 10% от Цены </w:t>
      </w:r>
      <w:r w:rsidRPr="00DB05B8">
        <w:rPr>
          <w:szCs w:val="24"/>
          <w:lang w:val="ru-RU"/>
        </w:rPr>
        <w:t>Договора</w:t>
      </w:r>
      <w:r w:rsidRPr="00DB05B8">
        <w:rPr>
          <w:szCs w:val="24"/>
        </w:rPr>
        <w:t>. В таком случае Заказчик направляет Подрядчику соответствующее указание. Выполнение дополнительных работ в соответствии с настоящим пунктом не влечет увеличение твердой цены Договора и, соответственно, не налагает на Заказчика дополнительных финансовых обязательств.</w:t>
      </w:r>
    </w:p>
    <w:p w14:paraId="6B2E20FC" w14:textId="77777777" w:rsidR="00187664" w:rsidRPr="00DB05B8" w:rsidRDefault="00187664" w:rsidP="00187664">
      <w:pPr>
        <w:pStyle w:val="a9"/>
        <w:numPr>
          <w:ilvl w:val="1"/>
          <w:numId w:val="4"/>
        </w:numPr>
        <w:tabs>
          <w:tab w:val="left" w:pos="1134"/>
        </w:tabs>
        <w:spacing w:line="240" w:lineRule="auto"/>
        <w:ind w:left="0" w:firstLine="567"/>
        <w:rPr>
          <w:szCs w:val="24"/>
        </w:rPr>
      </w:pPr>
      <w:r w:rsidRPr="00DB05B8">
        <w:rPr>
          <w:szCs w:val="24"/>
        </w:rPr>
        <w:t xml:space="preserve">Внесение в проектную документацию изменений, предусматривающих дополнительные работы, стоимость которых превышает 10% от Цены </w:t>
      </w:r>
      <w:r w:rsidRPr="00DB05B8">
        <w:rPr>
          <w:szCs w:val="24"/>
          <w:lang w:val="ru-RU"/>
        </w:rPr>
        <w:t>Договора</w:t>
      </w:r>
      <w:r w:rsidRPr="00DB05B8">
        <w:rPr>
          <w:szCs w:val="24"/>
        </w:rPr>
        <w:t>, осуществляется на основе согласованной Сторонами дополнительной сметы. Подрядчик, не удостоверившись в наличии согласования Заказчиком дополнительной сметы, лишается права на оплату указанных в ней дополнительных работ.</w:t>
      </w:r>
    </w:p>
    <w:p w14:paraId="6B2E20FD" w14:textId="5392E0B5" w:rsidR="00187664" w:rsidRPr="00DB05B8" w:rsidRDefault="00187664" w:rsidP="00187664">
      <w:pPr>
        <w:pStyle w:val="a9"/>
        <w:numPr>
          <w:ilvl w:val="1"/>
          <w:numId w:val="4"/>
        </w:numPr>
        <w:tabs>
          <w:tab w:val="left" w:pos="1134"/>
        </w:tabs>
        <w:spacing w:line="240" w:lineRule="auto"/>
        <w:ind w:left="0" w:firstLine="567"/>
        <w:rPr>
          <w:szCs w:val="24"/>
        </w:rPr>
      </w:pPr>
      <w:r w:rsidRPr="00DB05B8">
        <w:rPr>
          <w:szCs w:val="24"/>
        </w:rPr>
        <w:t>Стороны пришли к соглашению, что любое увеличение общей стоимости отдельных видов работ, либо отдельных видов материалов более чем на 10% от сто</w:t>
      </w:r>
      <w:r w:rsidR="00A24314">
        <w:rPr>
          <w:szCs w:val="24"/>
        </w:rPr>
        <w:t>имости таких материалов и работ</w:t>
      </w:r>
      <w:r w:rsidRPr="00DB05B8">
        <w:rPr>
          <w:szCs w:val="24"/>
        </w:rPr>
        <w:t>, установленной в Сметной документации, должно быть согласовано Сторонами в каждом случае увеличения. При этом Подрядчик обязан до производства соответствующих работ или закупки материалов направить мотивированный запрос Ответственному лицу Заказчика с приложением документов, подтверждающих цену за единицу работ</w:t>
      </w:r>
      <w:r w:rsidR="00A24314">
        <w:rPr>
          <w:szCs w:val="24"/>
          <w:lang w:val="ru-RU"/>
        </w:rPr>
        <w:t xml:space="preserve"> и </w:t>
      </w:r>
      <w:r w:rsidRPr="00DB05B8">
        <w:rPr>
          <w:szCs w:val="24"/>
        </w:rPr>
        <w:t>материалов и обосновывающих увеличение стоимости работ и</w:t>
      </w:r>
      <w:r w:rsidR="00A24314">
        <w:rPr>
          <w:szCs w:val="24"/>
        </w:rPr>
        <w:t xml:space="preserve"> </w:t>
      </w:r>
      <w:r w:rsidR="00A24314">
        <w:rPr>
          <w:szCs w:val="24"/>
        </w:rPr>
        <w:lastRenderedPageBreak/>
        <w:t>материалов</w:t>
      </w:r>
      <w:r w:rsidRPr="00DB05B8">
        <w:rPr>
          <w:szCs w:val="24"/>
        </w:rPr>
        <w:t xml:space="preserve">, и получить письменное согласие Ответственного лица Заказчика на производство таких работ или закупку материалов. В случае несоблюдения предусмотренной настоящим пунктом процедуры согласования Подрядчик лишается права требовать пересмотра Сметной документации на основании </w:t>
      </w:r>
      <w:hyperlink r:id="rId13" w:history="1">
        <w:r w:rsidRPr="00DB05B8">
          <w:rPr>
            <w:rStyle w:val="af0"/>
            <w:color w:val="auto"/>
            <w:szCs w:val="24"/>
            <w:u w:val="none"/>
          </w:rPr>
          <w:t>статей 709</w:t>
        </w:r>
      </w:hyperlink>
      <w:r w:rsidRPr="00DB05B8">
        <w:rPr>
          <w:szCs w:val="24"/>
        </w:rPr>
        <w:t xml:space="preserve"> и </w:t>
      </w:r>
      <w:hyperlink r:id="rId14" w:history="1">
        <w:r w:rsidRPr="00DB05B8">
          <w:rPr>
            <w:rStyle w:val="af0"/>
            <w:color w:val="auto"/>
            <w:szCs w:val="24"/>
            <w:u w:val="none"/>
          </w:rPr>
          <w:t>744</w:t>
        </w:r>
      </w:hyperlink>
      <w:r w:rsidRPr="00DB05B8">
        <w:rPr>
          <w:szCs w:val="24"/>
        </w:rPr>
        <w:t xml:space="preserve"> ГК РФ.</w:t>
      </w:r>
    </w:p>
    <w:p w14:paraId="6B2E20FF" w14:textId="0310690C" w:rsidR="00187664" w:rsidRPr="00DB05B8" w:rsidRDefault="00187664" w:rsidP="00187664">
      <w:pPr>
        <w:pStyle w:val="a9"/>
        <w:numPr>
          <w:ilvl w:val="1"/>
          <w:numId w:val="4"/>
        </w:numPr>
        <w:tabs>
          <w:tab w:val="left" w:pos="1134"/>
        </w:tabs>
        <w:spacing w:line="240" w:lineRule="auto"/>
        <w:ind w:left="0" w:firstLine="567"/>
        <w:rPr>
          <w:szCs w:val="24"/>
        </w:rPr>
      </w:pPr>
      <w:r w:rsidRPr="00DB05B8">
        <w:rPr>
          <w:szCs w:val="24"/>
        </w:rPr>
        <w:t>Превышение Подрядчик</w:t>
      </w:r>
      <w:r w:rsidR="00B8228A">
        <w:rPr>
          <w:szCs w:val="24"/>
        </w:rPr>
        <w:t xml:space="preserve">ом объемов Работ по Договору </w:t>
      </w:r>
      <w:r w:rsidRPr="00DB05B8">
        <w:rPr>
          <w:szCs w:val="24"/>
        </w:rPr>
        <w:t xml:space="preserve">или стоимости Работ и Расходов по Договору, не подтвержденных дополнительным соглашением Сторон, не подлежит оплате Заказчиком. </w:t>
      </w:r>
    </w:p>
    <w:p w14:paraId="6B2E2100" w14:textId="77777777" w:rsidR="00187664" w:rsidRPr="00DB05B8" w:rsidRDefault="00187664" w:rsidP="00187664">
      <w:pPr>
        <w:pStyle w:val="a9"/>
        <w:numPr>
          <w:ilvl w:val="1"/>
          <w:numId w:val="4"/>
        </w:numPr>
        <w:tabs>
          <w:tab w:val="left" w:pos="1134"/>
        </w:tabs>
        <w:spacing w:line="240" w:lineRule="auto"/>
        <w:ind w:left="0" w:firstLine="567"/>
        <w:rPr>
          <w:szCs w:val="24"/>
        </w:rPr>
      </w:pPr>
      <w:r w:rsidRPr="00DB05B8">
        <w:rPr>
          <w:szCs w:val="24"/>
        </w:rPr>
        <w:t>В случае применения коэффициентов (индексов) и иных аналогичных значений с целью определения стоимости Работ и расходов Подрядчика, при подписании Актов о приемке выполненных работ стороны руководствуются Сметами.</w:t>
      </w:r>
    </w:p>
    <w:p w14:paraId="6B2E2101" w14:textId="77777777" w:rsidR="00187664" w:rsidRPr="00EC57C4" w:rsidRDefault="00187664" w:rsidP="00187664">
      <w:pPr>
        <w:pStyle w:val="a9"/>
        <w:numPr>
          <w:ilvl w:val="1"/>
          <w:numId w:val="4"/>
        </w:numPr>
        <w:tabs>
          <w:tab w:val="left" w:pos="1134"/>
        </w:tabs>
        <w:spacing w:line="240" w:lineRule="auto"/>
        <w:ind w:left="0" w:firstLine="567"/>
        <w:rPr>
          <w:szCs w:val="24"/>
        </w:rPr>
      </w:pPr>
      <w:r w:rsidRPr="00EC57C4">
        <w:rPr>
          <w:szCs w:val="24"/>
        </w:rPr>
        <w:t>Применение Подрядчиком иных позиций Ценника, а равно неправомерное его применение, является изменением стоимости Работ и расходов, которое должно быть оформлено дополнительным соглашением Сторон к Договору</w:t>
      </w:r>
      <w:r w:rsidRPr="00EC57C4">
        <w:rPr>
          <w:szCs w:val="24"/>
          <w:lang w:val="ru-RU"/>
        </w:rPr>
        <w:t xml:space="preserve"> в порядке, установленном Договором</w:t>
      </w:r>
      <w:r w:rsidRPr="00EC57C4">
        <w:rPr>
          <w:szCs w:val="24"/>
        </w:rPr>
        <w:t xml:space="preserve">. </w:t>
      </w:r>
    </w:p>
    <w:p w14:paraId="6B2E2102" w14:textId="77777777" w:rsidR="00187664" w:rsidRPr="00DB05B8" w:rsidRDefault="00187664" w:rsidP="00187664">
      <w:pPr>
        <w:pStyle w:val="a9"/>
        <w:numPr>
          <w:ilvl w:val="1"/>
          <w:numId w:val="4"/>
        </w:numPr>
        <w:tabs>
          <w:tab w:val="left" w:pos="1134"/>
        </w:tabs>
        <w:spacing w:line="240" w:lineRule="auto"/>
        <w:ind w:left="0" w:firstLine="567"/>
        <w:rPr>
          <w:szCs w:val="24"/>
        </w:rPr>
      </w:pPr>
      <w:r w:rsidRPr="00DB05B8">
        <w:rPr>
          <w:szCs w:val="24"/>
        </w:rPr>
        <w:t>Заказчик вправе требовать уменьшения стоимости Работ:</w:t>
      </w:r>
    </w:p>
    <w:p w14:paraId="6B2E2103" w14:textId="77777777" w:rsidR="00187664" w:rsidRPr="00DB05B8" w:rsidRDefault="00187664" w:rsidP="00187664">
      <w:pPr>
        <w:tabs>
          <w:tab w:val="left" w:pos="1134"/>
        </w:tabs>
        <w:ind w:firstLine="567"/>
        <w:jc w:val="both"/>
        <w:rPr>
          <w:sz w:val="24"/>
          <w:szCs w:val="24"/>
        </w:rPr>
      </w:pPr>
      <w:r w:rsidRPr="00DB05B8">
        <w:rPr>
          <w:sz w:val="24"/>
          <w:szCs w:val="24"/>
        </w:rPr>
        <w:t>а) в случае неправомерного применения Подрядчиком различных коэффициентов (индексов), а равно позиций Ценника в Актах о приемке выполненных работ;</w:t>
      </w:r>
    </w:p>
    <w:p w14:paraId="6B2E2104" w14:textId="77777777" w:rsidR="00187664" w:rsidRPr="00DB05B8" w:rsidRDefault="00187664" w:rsidP="00187664">
      <w:pPr>
        <w:tabs>
          <w:tab w:val="left" w:pos="1134"/>
        </w:tabs>
        <w:ind w:firstLine="567"/>
        <w:jc w:val="both"/>
        <w:rPr>
          <w:sz w:val="24"/>
          <w:szCs w:val="24"/>
        </w:rPr>
      </w:pPr>
      <w:r w:rsidRPr="00DB05B8">
        <w:rPr>
          <w:sz w:val="24"/>
          <w:szCs w:val="24"/>
        </w:rPr>
        <w:t>б) в иных случаях необоснованного увеличения стоимости и объемов выполненных Работ и Расходов.</w:t>
      </w:r>
    </w:p>
    <w:p w14:paraId="6B2E2105" w14:textId="77777777" w:rsidR="00187664" w:rsidRPr="00DB05B8" w:rsidRDefault="00187664" w:rsidP="00187664">
      <w:pPr>
        <w:tabs>
          <w:tab w:val="left" w:pos="1134"/>
        </w:tabs>
        <w:ind w:firstLine="567"/>
        <w:jc w:val="both"/>
        <w:rPr>
          <w:sz w:val="24"/>
          <w:szCs w:val="24"/>
        </w:rPr>
      </w:pPr>
      <w:r w:rsidRPr="00DB05B8">
        <w:rPr>
          <w:sz w:val="24"/>
          <w:szCs w:val="24"/>
        </w:rPr>
        <w:t xml:space="preserve">В случае включения в Акты о приемке выполненных работ, завышенных объемов Работ или невыполненных Работ, предусмотренных соответствующим дополнительным соглашением, Заказчик  вправе отказаться  от подписания таких актов и оплаты Работ и Расходов. </w:t>
      </w:r>
    </w:p>
    <w:p w14:paraId="6B2E2106" w14:textId="796BF537" w:rsidR="00187664" w:rsidRPr="00DB05B8" w:rsidRDefault="00D27F16" w:rsidP="00187664">
      <w:pPr>
        <w:tabs>
          <w:tab w:val="left" w:pos="1134"/>
        </w:tabs>
        <w:ind w:firstLine="567"/>
        <w:jc w:val="both"/>
        <w:rPr>
          <w:sz w:val="24"/>
          <w:szCs w:val="24"/>
        </w:rPr>
      </w:pPr>
      <w:r>
        <w:rPr>
          <w:sz w:val="24"/>
          <w:szCs w:val="24"/>
        </w:rPr>
        <w:t xml:space="preserve">2.12. </w:t>
      </w:r>
      <w:r w:rsidR="00187664" w:rsidRPr="00DB05B8">
        <w:rPr>
          <w:sz w:val="24"/>
          <w:szCs w:val="24"/>
        </w:rPr>
        <w:t>Заказчик вправе требовать уменьшения стоимости Работ:</w:t>
      </w:r>
    </w:p>
    <w:p w14:paraId="6B2E2107" w14:textId="77777777" w:rsidR="00187664" w:rsidRPr="00DB05B8" w:rsidRDefault="00187664" w:rsidP="00187664">
      <w:pPr>
        <w:tabs>
          <w:tab w:val="left" w:pos="1134"/>
        </w:tabs>
        <w:ind w:firstLine="567"/>
        <w:jc w:val="both"/>
        <w:rPr>
          <w:sz w:val="24"/>
          <w:szCs w:val="24"/>
        </w:rPr>
      </w:pPr>
      <w:r w:rsidRPr="00DB05B8">
        <w:rPr>
          <w:sz w:val="24"/>
          <w:szCs w:val="24"/>
        </w:rPr>
        <w:t>а) в случае использования Подрядчиком без согласования с Заказчиком материалов более низкого качества;</w:t>
      </w:r>
    </w:p>
    <w:p w14:paraId="6B2E2108" w14:textId="4DEAB90D" w:rsidR="00187664" w:rsidRPr="00DB05B8" w:rsidRDefault="00187664" w:rsidP="00187664">
      <w:pPr>
        <w:tabs>
          <w:tab w:val="left" w:pos="1134"/>
        </w:tabs>
        <w:ind w:firstLine="567"/>
        <w:jc w:val="both"/>
        <w:rPr>
          <w:sz w:val="24"/>
          <w:szCs w:val="24"/>
        </w:rPr>
      </w:pPr>
      <w:r w:rsidRPr="00DB05B8">
        <w:rPr>
          <w:sz w:val="24"/>
          <w:szCs w:val="24"/>
        </w:rPr>
        <w:t>б) в случае нарушения срока, качества и иных условий выполнения Работ, влияющих на их стоимость.</w:t>
      </w:r>
    </w:p>
    <w:p w14:paraId="6B2E2109" w14:textId="77777777" w:rsidR="00187664" w:rsidRPr="00DB05B8" w:rsidRDefault="00187664" w:rsidP="00187664">
      <w:pPr>
        <w:ind w:left="80" w:firstLine="567"/>
        <w:jc w:val="both"/>
        <w:rPr>
          <w:sz w:val="24"/>
          <w:szCs w:val="24"/>
        </w:rPr>
      </w:pPr>
      <w:r w:rsidRPr="00DB05B8">
        <w:rPr>
          <w:sz w:val="24"/>
          <w:szCs w:val="24"/>
        </w:rPr>
        <w:t>2.13. Если принятые Работы, указанные в п. 2.12. настоящего Договора, оплачены Заказчиком, Заказчик вправе по своему усмотрению:</w:t>
      </w:r>
    </w:p>
    <w:p w14:paraId="6B2E210A" w14:textId="77777777" w:rsidR="00187664" w:rsidRPr="00DB05B8" w:rsidRDefault="00187664" w:rsidP="00187664">
      <w:pPr>
        <w:ind w:firstLine="567"/>
        <w:jc w:val="both"/>
        <w:rPr>
          <w:sz w:val="24"/>
          <w:szCs w:val="24"/>
        </w:rPr>
      </w:pPr>
      <w:r w:rsidRPr="00DB05B8">
        <w:rPr>
          <w:sz w:val="24"/>
          <w:szCs w:val="24"/>
        </w:rPr>
        <w:t>а) в одностороннем порядке скорректировать акт выполненных работ (в том числе после его обоюдного подписания) на основании комиссионно зафиксированного факта, указанного в п. 2.12 настоящего договора, в порядке, установленном п. 2.13.1 настоящего договора. После такой корректировки акт считается подписанным Сторонами в новой редакции;</w:t>
      </w:r>
    </w:p>
    <w:p w14:paraId="6B2E210B" w14:textId="77777777" w:rsidR="00187664" w:rsidRPr="00DB05B8" w:rsidRDefault="00187664" w:rsidP="00187664">
      <w:pPr>
        <w:ind w:firstLine="567"/>
        <w:jc w:val="both"/>
        <w:rPr>
          <w:sz w:val="24"/>
          <w:szCs w:val="24"/>
        </w:rPr>
      </w:pPr>
      <w:r w:rsidRPr="00DB05B8">
        <w:rPr>
          <w:sz w:val="24"/>
          <w:szCs w:val="24"/>
        </w:rPr>
        <w:t>б) требовать возврата денежных средств. Подрядчик обязан вернуть на банковский счет Заказчика денежные средства в размере и сроки, указанные в письменном требовании Заказчика.</w:t>
      </w:r>
    </w:p>
    <w:p w14:paraId="6B2E210C" w14:textId="77777777" w:rsidR="00187664" w:rsidRPr="00DB05B8" w:rsidRDefault="00187664" w:rsidP="00187664">
      <w:pPr>
        <w:ind w:firstLine="567"/>
        <w:jc w:val="both"/>
        <w:rPr>
          <w:sz w:val="24"/>
          <w:szCs w:val="24"/>
        </w:rPr>
      </w:pPr>
      <w:r w:rsidRPr="00DB05B8">
        <w:rPr>
          <w:sz w:val="24"/>
          <w:szCs w:val="24"/>
        </w:rPr>
        <w:t>2.13.1. Комиссия для установления факта, указанного в п. 2.12 настоящего договора, включает представителей Заказчика и Подрядчика.</w:t>
      </w:r>
    </w:p>
    <w:p w14:paraId="6B2E210D" w14:textId="77777777" w:rsidR="00187664" w:rsidRPr="00DB05B8" w:rsidRDefault="00187664" w:rsidP="00187664">
      <w:pPr>
        <w:ind w:firstLine="567"/>
        <w:jc w:val="both"/>
        <w:rPr>
          <w:sz w:val="24"/>
          <w:szCs w:val="24"/>
        </w:rPr>
      </w:pPr>
      <w:r w:rsidRPr="00DB05B8">
        <w:rPr>
          <w:sz w:val="24"/>
          <w:szCs w:val="24"/>
        </w:rPr>
        <w:t xml:space="preserve">В случае, если представитель Подрядчика не является для участия в комиссии в течение 5 дней после направления соответствующего уведомления, факт, указанный в п. 2.12 настоящего договора может быть установлен с привлечением Заказчиком независимого эксперта с последующим отнесением расходов на такое привлечение на Подрядчика. </w:t>
      </w:r>
    </w:p>
    <w:p w14:paraId="6B2E210F" w14:textId="2CEABAEF" w:rsidR="00187664" w:rsidRPr="00EC57C4" w:rsidRDefault="00187664" w:rsidP="006F1ACF">
      <w:pPr>
        <w:pStyle w:val="a9"/>
        <w:tabs>
          <w:tab w:val="left" w:pos="567"/>
        </w:tabs>
        <w:spacing w:line="240" w:lineRule="auto"/>
        <w:ind w:firstLine="567"/>
        <w:rPr>
          <w:szCs w:val="24"/>
        </w:rPr>
      </w:pPr>
      <w:r w:rsidRPr="00EC57C4">
        <w:rPr>
          <w:szCs w:val="24"/>
        </w:rPr>
        <w:t>2.</w:t>
      </w:r>
      <w:r w:rsidRPr="00EC57C4">
        <w:rPr>
          <w:szCs w:val="24"/>
          <w:lang w:val="ru-RU"/>
        </w:rPr>
        <w:t>14</w:t>
      </w:r>
      <w:r w:rsidRPr="00EC57C4">
        <w:rPr>
          <w:szCs w:val="24"/>
        </w:rPr>
        <w:t xml:space="preserve">. В случае, когда фактические расходы Подрядчика оказались меньше тех, которые учитывались при определении цены Работ (экономия Подрядчика), полученная экономия распределяется между сторонами в следующем порядке: Заказчику </w:t>
      </w:r>
      <w:r w:rsidR="006F1ACF">
        <w:rPr>
          <w:i/>
          <w:szCs w:val="24"/>
          <w:lang w:val="ru-RU"/>
        </w:rPr>
        <w:t>100</w:t>
      </w:r>
      <w:r w:rsidR="00EC57C4" w:rsidRPr="00EC57C4">
        <w:rPr>
          <w:i/>
          <w:szCs w:val="24"/>
        </w:rPr>
        <w:t>%</w:t>
      </w:r>
      <w:r w:rsidRPr="00EC57C4">
        <w:rPr>
          <w:szCs w:val="24"/>
        </w:rPr>
        <w:t xml:space="preserve"> процентов, Подрядчику </w:t>
      </w:r>
      <w:r w:rsidR="006F1ACF">
        <w:rPr>
          <w:i/>
          <w:szCs w:val="24"/>
          <w:lang w:val="ru-RU"/>
        </w:rPr>
        <w:t>0</w:t>
      </w:r>
      <w:r w:rsidR="00EC57C4" w:rsidRPr="00EC57C4">
        <w:rPr>
          <w:i/>
          <w:szCs w:val="24"/>
        </w:rPr>
        <w:t xml:space="preserve"> %</w:t>
      </w:r>
      <w:r w:rsidRPr="00EC57C4">
        <w:rPr>
          <w:szCs w:val="24"/>
        </w:rPr>
        <w:t xml:space="preserve"> процентов.</w:t>
      </w:r>
      <w:r w:rsidRPr="00EC57C4">
        <w:rPr>
          <w:rStyle w:val="ae"/>
          <w:szCs w:val="24"/>
        </w:rPr>
        <w:t xml:space="preserve"> </w:t>
      </w:r>
    </w:p>
    <w:p w14:paraId="6B2E2110" w14:textId="77777777" w:rsidR="00187664" w:rsidRPr="00DB05B8" w:rsidRDefault="00187664" w:rsidP="00187664">
      <w:pPr>
        <w:pStyle w:val="ad"/>
        <w:spacing w:after="0" w:line="240" w:lineRule="auto"/>
        <w:ind w:left="0" w:firstLine="567"/>
        <w:jc w:val="both"/>
        <w:rPr>
          <w:rFonts w:ascii="Times New Roman" w:hAnsi="Times New Roman"/>
          <w:sz w:val="24"/>
          <w:szCs w:val="24"/>
          <w:lang w:eastAsia="ru-RU"/>
        </w:rPr>
      </w:pPr>
      <w:r w:rsidRPr="00DB05B8">
        <w:rPr>
          <w:rFonts w:ascii="Times New Roman" w:hAnsi="Times New Roman"/>
          <w:sz w:val="24"/>
          <w:szCs w:val="24"/>
          <w:lang w:eastAsia="ru-RU"/>
        </w:rPr>
        <w:t xml:space="preserve">2.15. Заказчик вправе в одностороннем порядке  вносить корректировки в сроки выполнения Работ </w:t>
      </w:r>
      <w:r w:rsidRPr="00EC57C4">
        <w:rPr>
          <w:rFonts w:ascii="Times New Roman" w:hAnsi="Times New Roman"/>
          <w:sz w:val="24"/>
          <w:szCs w:val="24"/>
          <w:lang w:eastAsia="ru-RU"/>
        </w:rPr>
        <w:t>при корректировках инвестиционных программ, программ ремонта оборудования (ЗиС, ТПиР, эксплуатации и пр.)</w:t>
      </w:r>
      <w:r w:rsidRPr="00DB05B8">
        <w:rPr>
          <w:rFonts w:ascii="Times New Roman" w:hAnsi="Times New Roman"/>
          <w:sz w:val="24"/>
          <w:szCs w:val="24"/>
          <w:lang w:eastAsia="ru-RU"/>
        </w:rPr>
        <w:t xml:space="preserve"> при условии соблюдения требований к объективно необходимым срокам, необходимым для технологического процесса</w:t>
      </w:r>
      <w:r w:rsidRPr="00DB05B8">
        <w:rPr>
          <w:rFonts w:ascii="Times New Roman" w:hAnsi="Times New Roman"/>
          <w:b/>
          <w:sz w:val="24"/>
          <w:szCs w:val="24"/>
          <w:lang w:eastAsia="ru-RU"/>
        </w:rPr>
        <w:t>,</w:t>
      </w:r>
      <w:r w:rsidRPr="00DB05B8">
        <w:rPr>
          <w:rFonts w:ascii="Times New Roman" w:hAnsi="Times New Roman"/>
          <w:sz w:val="24"/>
          <w:szCs w:val="24"/>
          <w:lang w:eastAsia="ru-RU"/>
        </w:rPr>
        <w:t xml:space="preserve"> путем направления Подрядчику  уведомления об изменении Договора. Договор считается </w:t>
      </w:r>
      <w:r w:rsidRPr="00DB05B8">
        <w:rPr>
          <w:rFonts w:ascii="Times New Roman" w:hAnsi="Times New Roman"/>
          <w:sz w:val="24"/>
          <w:szCs w:val="24"/>
          <w:lang w:eastAsia="ru-RU"/>
        </w:rPr>
        <w:lastRenderedPageBreak/>
        <w:t>измененным в одностороннем порядке по истечении 15 (пятнадцати) календарных дней с момента получения Подрядчиком уведомления Заказчика об изменении Договора, если иной срок не указан Заказчиком в  таком уведомлении.</w:t>
      </w:r>
    </w:p>
    <w:p w14:paraId="6B2E2111" w14:textId="3787EBA4" w:rsidR="00187664" w:rsidRPr="00DB05B8" w:rsidRDefault="00187664" w:rsidP="00187664">
      <w:pPr>
        <w:pStyle w:val="ab"/>
        <w:widowControl/>
        <w:spacing w:line="240" w:lineRule="auto"/>
        <w:ind w:firstLine="567"/>
        <w:rPr>
          <w:szCs w:val="24"/>
        </w:rPr>
      </w:pPr>
      <w:r w:rsidRPr="00DB05B8">
        <w:rPr>
          <w:szCs w:val="24"/>
        </w:rPr>
        <w:t>2.16. По письменно</w:t>
      </w:r>
      <w:r w:rsidR="00EC4903">
        <w:rPr>
          <w:szCs w:val="24"/>
        </w:rPr>
        <w:t>му</w:t>
      </w:r>
      <w:r w:rsidRPr="00DB05B8">
        <w:rPr>
          <w:szCs w:val="24"/>
        </w:rPr>
        <w:t xml:space="preserve"> запросу Заказчика в срок, указанный в соответствующем запросе, Подрядчик обязан предоставить документы и информацию, касающуюся хода выполнения Работ и стоимости Работ.</w:t>
      </w:r>
    </w:p>
    <w:p w14:paraId="6B2E2112" w14:textId="77777777" w:rsidR="00187664" w:rsidRPr="00DB05B8" w:rsidRDefault="00187664" w:rsidP="00187664">
      <w:pPr>
        <w:ind w:firstLine="567"/>
        <w:jc w:val="both"/>
        <w:rPr>
          <w:i/>
          <w:sz w:val="24"/>
          <w:szCs w:val="24"/>
        </w:rPr>
      </w:pPr>
      <w:r w:rsidRPr="00DB05B8">
        <w:rPr>
          <w:i/>
          <w:sz w:val="24"/>
          <w:szCs w:val="24"/>
        </w:rPr>
        <w:t>2.17. В случае включения в Смету лимитированных затрат в актах выполненных работ зимние удорожания учитываются по норме соответствующих сборников. Затраты на «временные  здания и сооружения» принимаются по фактически выполненным объемам, но не более, чем предусмотрено сводным сметным расчетом.</w:t>
      </w:r>
    </w:p>
    <w:p w14:paraId="6B2E2113" w14:textId="07781158" w:rsidR="00187664" w:rsidRPr="00DB05B8" w:rsidRDefault="00187664" w:rsidP="00187664">
      <w:pPr>
        <w:ind w:firstLine="567"/>
        <w:jc w:val="both"/>
        <w:rPr>
          <w:sz w:val="24"/>
          <w:szCs w:val="24"/>
        </w:rPr>
      </w:pPr>
    </w:p>
    <w:p w14:paraId="6B2E2115" w14:textId="77777777" w:rsidR="00187664" w:rsidRPr="00DB05B8" w:rsidRDefault="00187664" w:rsidP="00187664">
      <w:pPr>
        <w:ind w:firstLine="709"/>
        <w:jc w:val="center"/>
        <w:rPr>
          <w:b/>
          <w:bCs/>
          <w:sz w:val="24"/>
          <w:szCs w:val="24"/>
        </w:rPr>
      </w:pPr>
      <w:r w:rsidRPr="00DB05B8">
        <w:rPr>
          <w:b/>
          <w:bCs/>
          <w:sz w:val="24"/>
          <w:szCs w:val="24"/>
        </w:rPr>
        <w:t>3. ПОСТАВКА ОБОРУДОВАНИЯ</w:t>
      </w:r>
    </w:p>
    <w:p w14:paraId="6B2E2116" w14:textId="38D5F358" w:rsidR="00187664" w:rsidRPr="00DB05B8" w:rsidRDefault="00187664" w:rsidP="00187664">
      <w:pPr>
        <w:ind w:firstLine="567"/>
        <w:jc w:val="both"/>
        <w:rPr>
          <w:sz w:val="24"/>
          <w:szCs w:val="24"/>
        </w:rPr>
      </w:pPr>
      <w:r w:rsidRPr="00DB05B8">
        <w:rPr>
          <w:sz w:val="24"/>
          <w:szCs w:val="24"/>
        </w:rPr>
        <w:t>3.1. Подрядчик поставляет Оборудование в срок, указанный в п. 1.</w:t>
      </w:r>
      <w:r w:rsidR="00292F3A">
        <w:rPr>
          <w:sz w:val="24"/>
          <w:szCs w:val="24"/>
        </w:rPr>
        <w:t>4.</w:t>
      </w:r>
      <w:r w:rsidRPr="00DB05B8">
        <w:rPr>
          <w:sz w:val="24"/>
          <w:szCs w:val="24"/>
        </w:rPr>
        <w:t xml:space="preserve"> Договора. </w:t>
      </w:r>
      <w:r w:rsidRPr="00DB05B8">
        <w:rPr>
          <w:i/>
          <w:sz w:val="24"/>
          <w:szCs w:val="24"/>
        </w:rPr>
        <w:t xml:space="preserve">График </w:t>
      </w:r>
      <w:r w:rsidR="00F80EAB">
        <w:rPr>
          <w:i/>
          <w:sz w:val="24"/>
          <w:szCs w:val="24"/>
        </w:rPr>
        <w:t xml:space="preserve">выполнения работ и </w:t>
      </w:r>
      <w:r w:rsidRPr="00DB05B8">
        <w:rPr>
          <w:i/>
          <w:sz w:val="24"/>
          <w:szCs w:val="24"/>
        </w:rPr>
        <w:t xml:space="preserve">поставки оборудования указан в Приложении № </w:t>
      </w:r>
      <w:r w:rsidR="00F80EAB">
        <w:rPr>
          <w:i/>
          <w:sz w:val="24"/>
          <w:szCs w:val="24"/>
        </w:rPr>
        <w:t>2</w:t>
      </w:r>
      <w:r w:rsidRPr="00DB05B8">
        <w:rPr>
          <w:i/>
          <w:sz w:val="24"/>
          <w:szCs w:val="24"/>
        </w:rPr>
        <w:t xml:space="preserve"> к настоящему Договору</w:t>
      </w:r>
      <w:r w:rsidRPr="00DB05B8">
        <w:rPr>
          <w:sz w:val="24"/>
          <w:szCs w:val="24"/>
        </w:rPr>
        <w:t xml:space="preserve">. </w:t>
      </w:r>
    </w:p>
    <w:p w14:paraId="6B2E2117" w14:textId="77777777" w:rsidR="00187664" w:rsidRPr="00DB05B8" w:rsidRDefault="00187664" w:rsidP="00187664">
      <w:pPr>
        <w:ind w:firstLine="567"/>
        <w:jc w:val="both"/>
        <w:rPr>
          <w:sz w:val="24"/>
          <w:szCs w:val="24"/>
        </w:rPr>
      </w:pPr>
      <w:r w:rsidRPr="00DB05B8">
        <w:rPr>
          <w:sz w:val="24"/>
          <w:szCs w:val="24"/>
        </w:rPr>
        <w:t xml:space="preserve">Досрочная поставка оборудования  может производиться с согласия Заказчика. </w:t>
      </w:r>
    </w:p>
    <w:p w14:paraId="6B2E2118" w14:textId="7467CE36" w:rsidR="00187664" w:rsidRPr="00DB05B8" w:rsidRDefault="00187664" w:rsidP="00187664">
      <w:pPr>
        <w:ind w:firstLine="567"/>
        <w:jc w:val="both"/>
        <w:rPr>
          <w:sz w:val="24"/>
          <w:szCs w:val="24"/>
        </w:rPr>
      </w:pPr>
      <w:r w:rsidRPr="00DB05B8">
        <w:rPr>
          <w:sz w:val="24"/>
          <w:szCs w:val="24"/>
        </w:rPr>
        <w:t>3.2. Подрядчик обязуется одновременно с Оборудование</w:t>
      </w:r>
      <w:r w:rsidR="00EC4903">
        <w:rPr>
          <w:sz w:val="24"/>
          <w:szCs w:val="24"/>
        </w:rPr>
        <w:t>м</w:t>
      </w:r>
      <w:r w:rsidRPr="00DB05B8">
        <w:rPr>
          <w:sz w:val="24"/>
          <w:szCs w:val="24"/>
        </w:rPr>
        <w:t xml:space="preserve"> </w:t>
      </w:r>
      <w:r w:rsidRPr="00DB05B8">
        <w:rPr>
          <w:i/>
          <w:sz w:val="24"/>
          <w:szCs w:val="24"/>
        </w:rPr>
        <w:t xml:space="preserve">(с каждой партией Оборудования) передать Заказчику </w:t>
      </w:r>
      <w:r w:rsidRPr="00DB05B8">
        <w:rPr>
          <w:sz w:val="24"/>
          <w:szCs w:val="24"/>
        </w:rPr>
        <w:t>следующие документы на Оборудование</w:t>
      </w:r>
      <w:r w:rsidRPr="00DB05B8">
        <w:rPr>
          <w:i/>
          <w:sz w:val="24"/>
          <w:szCs w:val="24"/>
        </w:rPr>
        <w:t xml:space="preserve">: </w:t>
      </w:r>
    </w:p>
    <w:p w14:paraId="6B2E2119" w14:textId="77777777" w:rsidR="00187664" w:rsidRPr="00DB05B8" w:rsidRDefault="00187664" w:rsidP="00187664">
      <w:pPr>
        <w:numPr>
          <w:ilvl w:val="0"/>
          <w:numId w:val="5"/>
        </w:numPr>
        <w:tabs>
          <w:tab w:val="left" w:pos="34"/>
        </w:tabs>
        <w:ind w:left="34" w:firstLine="34"/>
        <w:jc w:val="both"/>
        <w:rPr>
          <w:i/>
          <w:sz w:val="24"/>
          <w:szCs w:val="24"/>
        </w:rPr>
      </w:pPr>
      <w:r w:rsidRPr="00DB05B8">
        <w:rPr>
          <w:i/>
          <w:sz w:val="24"/>
          <w:szCs w:val="24"/>
        </w:rPr>
        <w:t>Счет на оплату Товара (партию Товара);</w:t>
      </w:r>
    </w:p>
    <w:p w14:paraId="6B2E211A" w14:textId="77777777" w:rsidR="00187664" w:rsidRPr="00DB05B8" w:rsidRDefault="00187664" w:rsidP="00187664">
      <w:pPr>
        <w:numPr>
          <w:ilvl w:val="0"/>
          <w:numId w:val="5"/>
        </w:numPr>
        <w:tabs>
          <w:tab w:val="left" w:pos="0"/>
          <w:tab w:val="left" w:pos="34"/>
        </w:tabs>
        <w:ind w:left="34" w:firstLine="0"/>
        <w:jc w:val="both"/>
        <w:rPr>
          <w:i/>
          <w:sz w:val="24"/>
          <w:szCs w:val="24"/>
        </w:rPr>
      </w:pPr>
      <w:r w:rsidRPr="00DB05B8">
        <w:rPr>
          <w:i/>
          <w:sz w:val="24"/>
          <w:szCs w:val="24"/>
        </w:rPr>
        <w:t>Товарную накладную ТОРГ-12 в 2-х экз.;</w:t>
      </w:r>
    </w:p>
    <w:p w14:paraId="6B2E211B" w14:textId="77777777" w:rsidR="00187664" w:rsidRPr="00DB05B8" w:rsidRDefault="00187664" w:rsidP="00187664">
      <w:pPr>
        <w:numPr>
          <w:ilvl w:val="0"/>
          <w:numId w:val="5"/>
        </w:numPr>
        <w:tabs>
          <w:tab w:val="left" w:pos="0"/>
          <w:tab w:val="left" w:pos="34"/>
        </w:tabs>
        <w:ind w:left="34" w:firstLine="0"/>
        <w:jc w:val="both"/>
        <w:rPr>
          <w:i/>
          <w:sz w:val="24"/>
          <w:szCs w:val="24"/>
        </w:rPr>
      </w:pPr>
      <w:r w:rsidRPr="00DB05B8">
        <w:rPr>
          <w:i/>
          <w:sz w:val="24"/>
          <w:szCs w:val="24"/>
        </w:rPr>
        <w:t>счет-фактуру;</w:t>
      </w:r>
    </w:p>
    <w:p w14:paraId="6B2E211D" w14:textId="77777777" w:rsidR="00187664" w:rsidRPr="00DB05B8" w:rsidRDefault="00187664" w:rsidP="00187664">
      <w:pPr>
        <w:numPr>
          <w:ilvl w:val="0"/>
          <w:numId w:val="5"/>
        </w:numPr>
        <w:tabs>
          <w:tab w:val="left" w:pos="0"/>
          <w:tab w:val="left" w:pos="34"/>
        </w:tabs>
        <w:ind w:left="34" w:firstLine="0"/>
        <w:jc w:val="both"/>
        <w:rPr>
          <w:i/>
          <w:sz w:val="24"/>
          <w:szCs w:val="24"/>
        </w:rPr>
      </w:pPr>
      <w:r w:rsidRPr="00DB05B8">
        <w:rPr>
          <w:i/>
          <w:sz w:val="24"/>
          <w:szCs w:val="24"/>
        </w:rPr>
        <w:t xml:space="preserve">товаросопроводительную документацию, </w:t>
      </w:r>
    </w:p>
    <w:p w14:paraId="6B2E211E" w14:textId="77777777" w:rsidR="00187664" w:rsidRPr="00DB05B8" w:rsidRDefault="00187664" w:rsidP="00187664">
      <w:pPr>
        <w:numPr>
          <w:ilvl w:val="0"/>
          <w:numId w:val="5"/>
        </w:numPr>
        <w:tabs>
          <w:tab w:val="left" w:pos="0"/>
          <w:tab w:val="left" w:pos="34"/>
        </w:tabs>
        <w:ind w:left="34" w:firstLine="0"/>
        <w:jc w:val="both"/>
        <w:rPr>
          <w:i/>
          <w:sz w:val="24"/>
          <w:szCs w:val="24"/>
        </w:rPr>
      </w:pPr>
      <w:r w:rsidRPr="00DB05B8">
        <w:rPr>
          <w:i/>
          <w:sz w:val="24"/>
          <w:szCs w:val="24"/>
        </w:rPr>
        <w:t xml:space="preserve">документы, подтверждающие качество товара, в том числе  сертификат качества, </w:t>
      </w:r>
    </w:p>
    <w:p w14:paraId="6B2E211F" w14:textId="30348B89" w:rsidR="00187664" w:rsidRPr="00DB05B8" w:rsidRDefault="00187664" w:rsidP="00187664">
      <w:pPr>
        <w:numPr>
          <w:ilvl w:val="0"/>
          <w:numId w:val="5"/>
        </w:numPr>
        <w:tabs>
          <w:tab w:val="left" w:pos="0"/>
          <w:tab w:val="left" w:pos="34"/>
        </w:tabs>
        <w:ind w:left="34" w:firstLine="0"/>
        <w:jc w:val="both"/>
        <w:rPr>
          <w:i/>
          <w:sz w:val="24"/>
          <w:szCs w:val="24"/>
        </w:rPr>
      </w:pPr>
      <w:r w:rsidRPr="00DB05B8">
        <w:rPr>
          <w:i/>
          <w:sz w:val="24"/>
          <w:szCs w:val="24"/>
        </w:rPr>
        <w:t xml:space="preserve">инструкции по эксплуатации на русском языке в </w:t>
      </w:r>
      <w:r w:rsidR="00AD6F39">
        <w:rPr>
          <w:i/>
          <w:sz w:val="24"/>
          <w:szCs w:val="24"/>
        </w:rPr>
        <w:t>1</w:t>
      </w:r>
      <w:r w:rsidRPr="00DB05B8">
        <w:rPr>
          <w:i/>
          <w:sz w:val="24"/>
          <w:szCs w:val="24"/>
        </w:rPr>
        <w:t xml:space="preserve"> экз., </w:t>
      </w:r>
    </w:p>
    <w:p w14:paraId="6B2E2120" w14:textId="77777777" w:rsidR="00187664" w:rsidRPr="00DB05B8" w:rsidRDefault="00187664" w:rsidP="00187664">
      <w:pPr>
        <w:numPr>
          <w:ilvl w:val="0"/>
          <w:numId w:val="5"/>
        </w:numPr>
        <w:tabs>
          <w:tab w:val="left" w:pos="0"/>
          <w:tab w:val="left" w:pos="34"/>
        </w:tabs>
        <w:ind w:left="34" w:firstLine="0"/>
        <w:jc w:val="both"/>
        <w:rPr>
          <w:i/>
          <w:sz w:val="24"/>
          <w:szCs w:val="24"/>
        </w:rPr>
      </w:pPr>
      <w:r w:rsidRPr="00DB05B8">
        <w:rPr>
          <w:i/>
          <w:sz w:val="24"/>
          <w:szCs w:val="24"/>
        </w:rPr>
        <w:t>документ, подтверждающий гарантийные обязательства Поставщика (сервисная книжка, гарантийный талон и пр.)</w:t>
      </w:r>
    </w:p>
    <w:p w14:paraId="6B2E2121" w14:textId="77777777" w:rsidR="00187664" w:rsidRPr="00DB05B8" w:rsidRDefault="00187664" w:rsidP="00187664">
      <w:pPr>
        <w:numPr>
          <w:ilvl w:val="0"/>
          <w:numId w:val="5"/>
        </w:numPr>
        <w:tabs>
          <w:tab w:val="left" w:pos="0"/>
          <w:tab w:val="left" w:pos="34"/>
        </w:tabs>
        <w:ind w:left="34" w:firstLine="0"/>
        <w:jc w:val="both"/>
        <w:rPr>
          <w:i/>
          <w:sz w:val="24"/>
          <w:szCs w:val="24"/>
        </w:rPr>
      </w:pPr>
      <w:r w:rsidRPr="00DB05B8">
        <w:rPr>
          <w:i/>
          <w:sz w:val="24"/>
          <w:szCs w:val="24"/>
        </w:rPr>
        <w:t>таможенную декларацию с отметкой таможенного органа о «Выпуске для внутреннего потребления» (если применимо)</w:t>
      </w:r>
    </w:p>
    <w:p w14:paraId="6B2E2122" w14:textId="77777777" w:rsidR="00187664" w:rsidRPr="00DB05B8" w:rsidRDefault="00187664" w:rsidP="00187664">
      <w:pPr>
        <w:numPr>
          <w:ilvl w:val="0"/>
          <w:numId w:val="5"/>
        </w:numPr>
        <w:tabs>
          <w:tab w:val="left" w:pos="0"/>
          <w:tab w:val="left" w:pos="34"/>
        </w:tabs>
        <w:ind w:left="34" w:firstLine="0"/>
        <w:jc w:val="both"/>
        <w:rPr>
          <w:i/>
          <w:sz w:val="24"/>
          <w:szCs w:val="24"/>
        </w:rPr>
      </w:pPr>
      <w:r w:rsidRPr="00DB05B8">
        <w:rPr>
          <w:i/>
          <w:sz w:val="24"/>
          <w:szCs w:val="24"/>
        </w:rPr>
        <w:t>оригиналы документов заводов-изготовителей на поставляемое Оборудование (сертификаты, паспорта и т.д.), подтверждающих надлежащее качество оборудования и материалов.</w:t>
      </w:r>
    </w:p>
    <w:p w14:paraId="6B2E2123" w14:textId="77777777" w:rsidR="00187664" w:rsidRPr="00DB05B8" w:rsidRDefault="00187664" w:rsidP="00187664">
      <w:pPr>
        <w:numPr>
          <w:ilvl w:val="0"/>
          <w:numId w:val="5"/>
        </w:numPr>
        <w:tabs>
          <w:tab w:val="left" w:pos="0"/>
          <w:tab w:val="left" w:pos="34"/>
        </w:tabs>
        <w:ind w:left="34" w:firstLine="0"/>
        <w:jc w:val="both"/>
        <w:rPr>
          <w:i/>
          <w:sz w:val="24"/>
          <w:szCs w:val="24"/>
        </w:rPr>
      </w:pPr>
      <w:r w:rsidRPr="00DB05B8">
        <w:rPr>
          <w:i/>
          <w:sz w:val="24"/>
          <w:szCs w:val="24"/>
        </w:rPr>
        <w:t>и иную, необходимую для использования Товара, документацию.</w:t>
      </w:r>
    </w:p>
    <w:p w14:paraId="6B2E2124" w14:textId="4D5EF370" w:rsidR="00187664" w:rsidRPr="00DB05B8" w:rsidRDefault="00187664" w:rsidP="00187664">
      <w:pPr>
        <w:ind w:firstLine="567"/>
        <w:jc w:val="both"/>
        <w:rPr>
          <w:noProof/>
          <w:sz w:val="24"/>
          <w:szCs w:val="24"/>
        </w:rPr>
      </w:pPr>
      <w:r w:rsidRPr="00DB05B8">
        <w:rPr>
          <w:noProof/>
          <w:sz w:val="24"/>
          <w:szCs w:val="24"/>
        </w:rPr>
        <w:t>В случае поступления Оборудования без указанных документов Оборудование принимается на ответственное хранение и считается, что Подрядчик не выполнил свои обязательства по поставке Оборудования до момента поступления таких документов. При этом срок оплаты за Оборудование соразмерно увеличивается на число дней просрочки предоста</w:t>
      </w:r>
      <w:r w:rsidR="00EC4903">
        <w:rPr>
          <w:noProof/>
          <w:sz w:val="24"/>
          <w:szCs w:val="24"/>
        </w:rPr>
        <w:t>в</w:t>
      </w:r>
      <w:r w:rsidRPr="00DB05B8">
        <w:rPr>
          <w:noProof/>
          <w:sz w:val="24"/>
          <w:szCs w:val="24"/>
        </w:rPr>
        <w:t>ления документов. В случае неисполнения или ненадлежащего исполнения Подрядчика  обязанности по передаче указанных документов на срок, превышающий 10 дней с даты фактической передачи Оборудования, Заказчик имеет право в одностороннем порядке отказаться от настоящего Договора.</w:t>
      </w:r>
    </w:p>
    <w:p w14:paraId="6B2E2125" w14:textId="77777777" w:rsidR="00187664" w:rsidRPr="00EC57C4" w:rsidRDefault="00187664" w:rsidP="00187664">
      <w:pPr>
        <w:ind w:firstLine="567"/>
        <w:jc w:val="both"/>
        <w:rPr>
          <w:sz w:val="24"/>
          <w:szCs w:val="24"/>
        </w:rPr>
      </w:pPr>
      <w:r w:rsidRPr="00EC57C4">
        <w:rPr>
          <w:noProof/>
          <w:sz w:val="24"/>
          <w:szCs w:val="24"/>
        </w:rPr>
        <w:t xml:space="preserve">3.2.1. </w:t>
      </w:r>
      <w:r w:rsidRPr="00EC57C4">
        <w:rPr>
          <w:sz w:val="24"/>
          <w:szCs w:val="24"/>
        </w:rPr>
        <w:t>Подрядчик обязуется одновременно с Оборудованием (с каждой партией оборудования) передать Заказчику следующие документы на Оборудование:</w:t>
      </w:r>
    </w:p>
    <w:p w14:paraId="6B2E2126" w14:textId="0340568F" w:rsidR="00187664" w:rsidRPr="00EC57C4" w:rsidRDefault="00187664" w:rsidP="00187664">
      <w:pPr>
        <w:ind w:firstLine="567"/>
        <w:jc w:val="both"/>
        <w:rPr>
          <w:noProof/>
          <w:sz w:val="24"/>
          <w:szCs w:val="24"/>
        </w:rPr>
      </w:pPr>
      <w:r w:rsidRPr="00EC57C4">
        <w:rPr>
          <w:sz w:val="24"/>
          <w:szCs w:val="24"/>
        </w:rPr>
        <w:t>Документы поставщика, обосновывающие размер стоимости Оборудования, в том числе договоры</w:t>
      </w:r>
      <w:r w:rsidR="00EC4903">
        <w:rPr>
          <w:sz w:val="24"/>
          <w:szCs w:val="24"/>
        </w:rPr>
        <w:t>,</w:t>
      </w:r>
      <w:r w:rsidRPr="00EC57C4">
        <w:rPr>
          <w:sz w:val="24"/>
          <w:szCs w:val="24"/>
        </w:rPr>
        <w:t xml:space="preserve"> накладные, счета-фактуры, платежные документы.</w:t>
      </w:r>
    </w:p>
    <w:p w14:paraId="6B2E2127" w14:textId="77777777" w:rsidR="00187664" w:rsidRPr="00DB05B8" w:rsidRDefault="00187664" w:rsidP="00187664">
      <w:pPr>
        <w:ind w:firstLine="567"/>
        <w:jc w:val="both"/>
        <w:rPr>
          <w:noProof/>
          <w:sz w:val="24"/>
          <w:szCs w:val="24"/>
        </w:rPr>
      </w:pPr>
      <w:r w:rsidRPr="00DB05B8">
        <w:rPr>
          <w:sz w:val="24"/>
          <w:szCs w:val="24"/>
        </w:rPr>
        <w:t xml:space="preserve">3.3. </w:t>
      </w:r>
      <w:r w:rsidRPr="00DB05B8">
        <w:rPr>
          <w:noProof/>
          <w:sz w:val="24"/>
          <w:szCs w:val="24"/>
        </w:rPr>
        <w:t xml:space="preserve">Подрядчик обязан уведомить Заказчика о готовности Оборудования к передаче Заказчику не позднее, чем за 5 рабочих дней до даты поставки. </w:t>
      </w:r>
    </w:p>
    <w:p w14:paraId="6B2E2128" w14:textId="74D44E2B" w:rsidR="00187664" w:rsidRPr="00DB05B8" w:rsidRDefault="00187664" w:rsidP="00187664">
      <w:pPr>
        <w:ind w:firstLine="567"/>
        <w:jc w:val="both"/>
        <w:rPr>
          <w:noProof/>
          <w:sz w:val="24"/>
          <w:szCs w:val="24"/>
        </w:rPr>
      </w:pPr>
      <w:r w:rsidRPr="00DB05B8">
        <w:rPr>
          <w:noProof/>
          <w:sz w:val="24"/>
          <w:szCs w:val="24"/>
        </w:rPr>
        <w:t xml:space="preserve">Местом поставки Оборудования является </w:t>
      </w:r>
      <w:r w:rsidRPr="00DB05B8">
        <w:rPr>
          <w:i/>
          <w:noProof/>
          <w:sz w:val="24"/>
          <w:szCs w:val="24"/>
        </w:rPr>
        <w:t>склад Заказчика, расположенный по адресу</w:t>
      </w:r>
      <w:r w:rsidRPr="00DB05B8">
        <w:rPr>
          <w:noProof/>
          <w:sz w:val="24"/>
          <w:szCs w:val="24"/>
        </w:rPr>
        <w:t xml:space="preserve">: </w:t>
      </w:r>
      <w:r w:rsidR="00F80EAB">
        <w:rPr>
          <w:noProof/>
          <w:sz w:val="24"/>
          <w:szCs w:val="24"/>
        </w:rPr>
        <w:t>Республика Карелия, г.Беломорск, Беломорская ГЭС</w:t>
      </w:r>
      <w:r w:rsidRPr="00DB05B8">
        <w:rPr>
          <w:noProof/>
          <w:sz w:val="24"/>
          <w:szCs w:val="24"/>
        </w:rPr>
        <w:t>.</w:t>
      </w:r>
    </w:p>
    <w:p w14:paraId="6B2E2129" w14:textId="77777777" w:rsidR="00187664" w:rsidRPr="00DB05B8" w:rsidRDefault="00187664" w:rsidP="00187664">
      <w:pPr>
        <w:ind w:firstLine="567"/>
        <w:jc w:val="both"/>
        <w:rPr>
          <w:noProof/>
          <w:sz w:val="24"/>
          <w:szCs w:val="24"/>
        </w:rPr>
      </w:pPr>
      <w:r w:rsidRPr="00DB05B8">
        <w:rPr>
          <w:noProof/>
          <w:sz w:val="24"/>
          <w:szCs w:val="24"/>
        </w:rPr>
        <w:t>3.4. Датой поставки считается дата передачи Оборудования от Подрядчика к Заказчику на складе Заказчика на Объекте и подписания товарной накладной (по форме ТОРГ-12) и  акта о приеме (поступлении) оборудования (по форме ОС-14).</w:t>
      </w:r>
    </w:p>
    <w:p w14:paraId="6B2E212A" w14:textId="37413BDE" w:rsidR="00187664" w:rsidRPr="00DB05B8" w:rsidRDefault="00187664" w:rsidP="00187664">
      <w:pPr>
        <w:ind w:firstLine="567"/>
        <w:jc w:val="both"/>
        <w:rPr>
          <w:noProof/>
          <w:sz w:val="24"/>
          <w:szCs w:val="24"/>
        </w:rPr>
      </w:pPr>
      <w:r w:rsidRPr="00DB05B8">
        <w:rPr>
          <w:noProof/>
          <w:sz w:val="24"/>
          <w:szCs w:val="24"/>
        </w:rPr>
        <w:lastRenderedPageBreak/>
        <w:t>3.5. Право собственности, риск случайной гибели и случайного повреждения Оборудования  переходит к Заказчику с момента подписания Заказчиком соответствующей товарной накладной и акта о приеме (поступлении) оборудования.</w:t>
      </w:r>
    </w:p>
    <w:p w14:paraId="6B2E212B" w14:textId="77777777" w:rsidR="00187664" w:rsidRPr="00DB05B8" w:rsidRDefault="00187664" w:rsidP="00187664">
      <w:pPr>
        <w:ind w:firstLine="567"/>
        <w:jc w:val="both"/>
        <w:rPr>
          <w:noProof/>
          <w:sz w:val="24"/>
          <w:szCs w:val="24"/>
        </w:rPr>
      </w:pPr>
      <w:r w:rsidRPr="00DB05B8">
        <w:rPr>
          <w:noProof/>
          <w:sz w:val="24"/>
          <w:szCs w:val="24"/>
        </w:rPr>
        <w:t>3.6. В случае обнаружения поставки контрафактного Оборудования, которое не могло быть установлено при обычном способе приемки, Заказчик обязан известить об этом Подрядчика в течение 10  рабочих дней с даты обнаружения.</w:t>
      </w:r>
    </w:p>
    <w:p w14:paraId="6B2E212C" w14:textId="77777777" w:rsidR="00187664" w:rsidRPr="00DB05B8" w:rsidRDefault="00187664" w:rsidP="00187664">
      <w:pPr>
        <w:ind w:firstLine="567"/>
        <w:jc w:val="both"/>
        <w:rPr>
          <w:noProof/>
          <w:sz w:val="24"/>
          <w:szCs w:val="24"/>
        </w:rPr>
      </w:pPr>
      <w:r w:rsidRPr="00DB05B8">
        <w:rPr>
          <w:noProof/>
          <w:sz w:val="24"/>
          <w:szCs w:val="24"/>
        </w:rPr>
        <w:t xml:space="preserve">В случае поставки контрафактного Оборудования Заказчик по своему усмотрению вправе: </w:t>
      </w:r>
    </w:p>
    <w:p w14:paraId="6B2E212D" w14:textId="290CA168" w:rsidR="00187664" w:rsidRPr="00DB05B8" w:rsidRDefault="00187664" w:rsidP="00187664">
      <w:pPr>
        <w:ind w:firstLine="567"/>
        <w:jc w:val="both"/>
        <w:rPr>
          <w:noProof/>
          <w:sz w:val="24"/>
          <w:szCs w:val="24"/>
        </w:rPr>
      </w:pPr>
      <w:r w:rsidRPr="00DB05B8">
        <w:rPr>
          <w:noProof/>
          <w:sz w:val="24"/>
          <w:szCs w:val="24"/>
        </w:rPr>
        <w:t xml:space="preserve">- потребовать у Подрядчика замены соответствующего Оборудования в течение </w:t>
      </w:r>
      <w:r w:rsidR="00F80EAB">
        <w:rPr>
          <w:noProof/>
          <w:sz w:val="24"/>
          <w:szCs w:val="24"/>
        </w:rPr>
        <w:t>20</w:t>
      </w:r>
      <w:r w:rsidRPr="00DB05B8">
        <w:rPr>
          <w:noProof/>
          <w:sz w:val="24"/>
          <w:szCs w:val="24"/>
        </w:rPr>
        <w:t xml:space="preserve"> календарных дней с даты извещения Подрядчика об обнаружении поставленного контрафактного Оборудования;</w:t>
      </w:r>
    </w:p>
    <w:p w14:paraId="6B2E212E" w14:textId="77777777" w:rsidR="00187664" w:rsidRPr="00DB05B8" w:rsidRDefault="00187664" w:rsidP="00187664">
      <w:pPr>
        <w:ind w:firstLine="567"/>
        <w:jc w:val="both"/>
        <w:rPr>
          <w:noProof/>
          <w:sz w:val="24"/>
          <w:szCs w:val="24"/>
        </w:rPr>
      </w:pPr>
      <w:r w:rsidRPr="00DB05B8">
        <w:rPr>
          <w:noProof/>
          <w:sz w:val="24"/>
          <w:szCs w:val="24"/>
        </w:rPr>
        <w:t>- отказаться от исполнения Договора полностью либо в части контрафактного Оборудования и потребовать возврата уплаченных за Оборудование соответствующих сумм денежных средств.</w:t>
      </w:r>
    </w:p>
    <w:p w14:paraId="6B2E212F" w14:textId="56456FE8" w:rsidR="00187664" w:rsidRPr="00DB05B8" w:rsidRDefault="00187664" w:rsidP="00187664">
      <w:pPr>
        <w:ind w:firstLine="567"/>
        <w:jc w:val="both"/>
        <w:rPr>
          <w:i/>
          <w:noProof/>
          <w:sz w:val="24"/>
          <w:szCs w:val="24"/>
        </w:rPr>
      </w:pPr>
      <w:r w:rsidRPr="00DB05B8">
        <w:rPr>
          <w:i/>
          <w:noProof/>
          <w:sz w:val="24"/>
          <w:szCs w:val="24"/>
        </w:rPr>
        <w:t>3.7. Приемка Оборудования по количес</w:t>
      </w:r>
      <w:r w:rsidR="00EC4903">
        <w:rPr>
          <w:i/>
          <w:noProof/>
          <w:sz w:val="24"/>
          <w:szCs w:val="24"/>
        </w:rPr>
        <w:t>т</w:t>
      </w:r>
      <w:r w:rsidRPr="00DB05B8">
        <w:rPr>
          <w:i/>
          <w:noProof/>
          <w:sz w:val="24"/>
          <w:szCs w:val="24"/>
        </w:rPr>
        <w:t>ву</w:t>
      </w:r>
      <w:r w:rsidR="00F2675B">
        <w:rPr>
          <w:i/>
          <w:noProof/>
          <w:sz w:val="24"/>
          <w:szCs w:val="24"/>
        </w:rPr>
        <w:t>,</w:t>
      </w:r>
      <w:r w:rsidRPr="00DB05B8">
        <w:rPr>
          <w:i/>
          <w:noProof/>
          <w:sz w:val="24"/>
          <w:szCs w:val="24"/>
        </w:rPr>
        <w:t xml:space="preserve"> качеству и комплектности осуществляется в следующем порядке: </w:t>
      </w:r>
    </w:p>
    <w:p w14:paraId="6B2E2130" w14:textId="20A2F13F" w:rsidR="00187664" w:rsidRPr="00DB05B8" w:rsidRDefault="00187664" w:rsidP="00187664">
      <w:pPr>
        <w:ind w:firstLine="567"/>
        <w:jc w:val="both"/>
        <w:rPr>
          <w:i/>
          <w:noProof/>
          <w:sz w:val="24"/>
          <w:szCs w:val="24"/>
        </w:rPr>
      </w:pPr>
      <w:r w:rsidRPr="00DB05B8">
        <w:rPr>
          <w:i/>
          <w:noProof/>
          <w:sz w:val="24"/>
          <w:szCs w:val="24"/>
        </w:rPr>
        <w:t>по количес</w:t>
      </w:r>
      <w:r w:rsidR="00F80EAB">
        <w:rPr>
          <w:i/>
          <w:noProof/>
          <w:sz w:val="24"/>
          <w:szCs w:val="24"/>
        </w:rPr>
        <w:t>т</w:t>
      </w:r>
      <w:r w:rsidRPr="00DB05B8">
        <w:rPr>
          <w:i/>
          <w:noProof/>
          <w:sz w:val="24"/>
          <w:szCs w:val="24"/>
        </w:rPr>
        <w:t xml:space="preserve">ву </w:t>
      </w:r>
      <w:r w:rsidR="00F80EAB">
        <w:rPr>
          <w:i/>
          <w:noProof/>
          <w:sz w:val="24"/>
          <w:szCs w:val="24"/>
        </w:rPr>
        <w:t>-2 комплекта,</w:t>
      </w:r>
    </w:p>
    <w:p w14:paraId="6B2E2131" w14:textId="4FF4730D" w:rsidR="00187664" w:rsidRPr="00DB05B8" w:rsidRDefault="00187664" w:rsidP="00187664">
      <w:pPr>
        <w:ind w:firstLine="567"/>
        <w:jc w:val="both"/>
        <w:rPr>
          <w:i/>
          <w:noProof/>
          <w:sz w:val="24"/>
          <w:szCs w:val="24"/>
        </w:rPr>
      </w:pPr>
      <w:r w:rsidRPr="00DB05B8">
        <w:rPr>
          <w:i/>
          <w:noProof/>
          <w:sz w:val="24"/>
          <w:szCs w:val="24"/>
        </w:rPr>
        <w:t xml:space="preserve">по качеству </w:t>
      </w:r>
      <w:r w:rsidR="00F80EAB">
        <w:rPr>
          <w:i/>
          <w:noProof/>
          <w:sz w:val="24"/>
          <w:szCs w:val="24"/>
        </w:rPr>
        <w:t>-</w:t>
      </w:r>
      <w:r w:rsidRPr="00DB05B8">
        <w:rPr>
          <w:i/>
          <w:noProof/>
          <w:sz w:val="24"/>
          <w:szCs w:val="24"/>
        </w:rPr>
        <w:t xml:space="preserve">  </w:t>
      </w:r>
      <w:r w:rsidR="00F80EAB">
        <w:rPr>
          <w:i/>
          <w:noProof/>
          <w:sz w:val="24"/>
          <w:szCs w:val="24"/>
        </w:rPr>
        <w:t>в соответствии с техническим заданием,</w:t>
      </w:r>
    </w:p>
    <w:p w14:paraId="6B2E2132" w14:textId="22C12A2F" w:rsidR="00187664" w:rsidRPr="00DB05B8" w:rsidRDefault="00187664" w:rsidP="00187664">
      <w:pPr>
        <w:ind w:firstLine="567"/>
        <w:jc w:val="both"/>
        <w:rPr>
          <w:i/>
          <w:noProof/>
          <w:sz w:val="24"/>
          <w:szCs w:val="24"/>
        </w:rPr>
      </w:pPr>
      <w:r w:rsidRPr="00DB05B8">
        <w:rPr>
          <w:i/>
          <w:noProof/>
          <w:sz w:val="24"/>
          <w:szCs w:val="24"/>
        </w:rPr>
        <w:t xml:space="preserve">по комплектности </w:t>
      </w:r>
      <w:r w:rsidR="00F80EAB">
        <w:rPr>
          <w:i/>
          <w:noProof/>
          <w:sz w:val="24"/>
          <w:szCs w:val="24"/>
        </w:rPr>
        <w:t>– в соответствии с техническим заданием</w:t>
      </w:r>
      <w:r w:rsidRPr="00DB05B8">
        <w:rPr>
          <w:i/>
          <w:noProof/>
          <w:sz w:val="24"/>
          <w:szCs w:val="24"/>
        </w:rPr>
        <w:t xml:space="preserve">. </w:t>
      </w:r>
    </w:p>
    <w:p w14:paraId="6B2E2133" w14:textId="4526234C" w:rsidR="00187664" w:rsidRPr="00DB05B8" w:rsidRDefault="00187664" w:rsidP="00187664">
      <w:pPr>
        <w:pStyle w:val="31"/>
        <w:shd w:val="clear" w:color="auto" w:fill="auto"/>
        <w:tabs>
          <w:tab w:val="left" w:pos="1276"/>
        </w:tabs>
        <w:spacing w:line="266" w:lineRule="exact"/>
        <w:ind w:right="20" w:firstLine="567"/>
        <w:rPr>
          <w:rFonts w:ascii="Times New Roman" w:hAnsi="Times New Roman" w:cs="Times New Roman"/>
        </w:rPr>
      </w:pPr>
      <w:r w:rsidRPr="00DB05B8">
        <w:rPr>
          <w:rFonts w:ascii="Times New Roman" w:hAnsi="Times New Roman" w:cs="Times New Roman"/>
        </w:rPr>
        <w:t>Во всех случаях выявления несоответствия (</w:t>
      </w:r>
      <w:r w:rsidR="00EC4903">
        <w:rPr>
          <w:rFonts w:ascii="Times New Roman" w:hAnsi="Times New Roman" w:cs="Times New Roman"/>
        </w:rPr>
        <w:t xml:space="preserve">по </w:t>
      </w:r>
      <w:r w:rsidRPr="00DB05B8">
        <w:rPr>
          <w:rFonts w:ascii="Times New Roman" w:hAnsi="Times New Roman" w:cs="Times New Roman"/>
        </w:rPr>
        <w:t>номенклатуре, комплектности, качеству) поставленного Оборудования, а также несоответствия количества поставленного Оборудования отгрузочным документам, должен быть составлен и подписан Акт о несоответствии (</w:t>
      </w:r>
      <w:r w:rsidR="00EC4903">
        <w:rPr>
          <w:rFonts w:ascii="Times New Roman" w:hAnsi="Times New Roman" w:cs="Times New Roman"/>
        </w:rPr>
        <w:t xml:space="preserve">по </w:t>
      </w:r>
      <w:r w:rsidRPr="00DB05B8">
        <w:rPr>
          <w:rFonts w:ascii="Times New Roman" w:hAnsi="Times New Roman" w:cs="Times New Roman"/>
        </w:rPr>
        <w:t>номенклатуре, качеств</w:t>
      </w:r>
      <w:r w:rsidR="00EC4903">
        <w:rPr>
          <w:rFonts w:ascii="Times New Roman" w:hAnsi="Times New Roman" w:cs="Times New Roman"/>
        </w:rPr>
        <w:t>у</w:t>
      </w:r>
      <w:r w:rsidRPr="00DB05B8">
        <w:rPr>
          <w:rFonts w:ascii="Times New Roman" w:hAnsi="Times New Roman" w:cs="Times New Roman"/>
        </w:rPr>
        <w:t xml:space="preserve">, комплектности, количеству) Оборудования, который будет являться юридическим основанием для устранения выявленных несоответствий и/или возмещения убытков за нарушение Подрядчиком своих обязательств по Договору, в том числе по качеству (номенклатуре, комплектности, количеству) Оборудования. </w:t>
      </w:r>
    </w:p>
    <w:p w14:paraId="6B2E2134" w14:textId="77777777" w:rsidR="00187664" w:rsidRPr="00DB05B8" w:rsidRDefault="00187664" w:rsidP="00187664">
      <w:pPr>
        <w:ind w:firstLine="567"/>
        <w:jc w:val="both"/>
        <w:rPr>
          <w:noProof/>
          <w:sz w:val="24"/>
          <w:szCs w:val="24"/>
        </w:rPr>
      </w:pPr>
      <w:r w:rsidRPr="00DB05B8">
        <w:rPr>
          <w:noProof/>
          <w:sz w:val="24"/>
          <w:szCs w:val="24"/>
        </w:rPr>
        <w:t>3.8.  После приемки Оборудования от Подрядчика и  подписания товарной накладной (по форме ТОРГ-12) и акта о приеме (поступлении) оборудования (по форме ОС-14) Заказчик передает принятое Оборудование Подрядчику в монтаж, что оформляется соответствующим актом о приеме-передаче оборудования в монтаж (по форме ОС-15).</w:t>
      </w:r>
    </w:p>
    <w:p w14:paraId="6B2E2135" w14:textId="47C82CA8" w:rsidR="00187664" w:rsidRPr="00DB05B8" w:rsidRDefault="00187664" w:rsidP="00187664">
      <w:pPr>
        <w:ind w:firstLine="567"/>
        <w:jc w:val="both"/>
        <w:rPr>
          <w:noProof/>
          <w:sz w:val="24"/>
          <w:szCs w:val="24"/>
        </w:rPr>
      </w:pPr>
      <w:r w:rsidRPr="00DB05B8">
        <w:rPr>
          <w:noProof/>
          <w:sz w:val="24"/>
          <w:szCs w:val="24"/>
        </w:rPr>
        <w:t xml:space="preserve">Подрядчик несет риск случайной гибели или случайного повреждения Оборудования до передачи его Заказчику и в период с даты получения Оборудования от Заказчика в монтаж до даты  подписания Заказчиком акта </w:t>
      </w:r>
      <w:r w:rsidRPr="00DB05B8">
        <w:rPr>
          <w:sz w:val="24"/>
          <w:szCs w:val="24"/>
        </w:rPr>
        <w:t xml:space="preserve">приемки </w:t>
      </w:r>
      <w:r w:rsidR="00E94128">
        <w:rPr>
          <w:sz w:val="24"/>
          <w:szCs w:val="24"/>
        </w:rPr>
        <w:t>оборудования в эксплуатацию</w:t>
      </w:r>
      <w:r w:rsidRPr="00DB05B8">
        <w:rPr>
          <w:noProof/>
          <w:sz w:val="24"/>
          <w:szCs w:val="24"/>
        </w:rPr>
        <w:t>.</w:t>
      </w:r>
    </w:p>
    <w:p w14:paraId="6B2E2136" w14:textId="63250694" w:rsidR="00187664" w:rsidRPr="00DB05B8" w:rsidRDefault="00187664" w:rsidP="00187664">
      <w:pPr>
        <w:ind w:firstLine="567"/>
        <w:jc w:val="both"/>
        <w:rPr>
          <w:noProof/>
          <w:sz w:val="24"/>
          <w:szCs w:val="24"/>
        </w:rPr>
      </w:pPr>
      <w:r w:rsidRPr="00DB05B8">
        <w:rPr>
          <w:noProof/>
          <w:sz w:val="24"/>
          <w:szCs w:val="24"/>
        </w:rPr>
        <w:t xml:space="preserve">Подрядчик несет бремя содержания Оборудования с даты его сдачи Заказчиком в монтаж до даты  подписания Сторонами Акта приемки </w:t>
      </w:r>
      <w:r w:rsidR="00E94128">
        <w:rPr>
          <w:noProof/>
          <w:sz w:val="24"/>
          <w:szCs w:val="24"/>
        </w:rPr>
        <w:t>оборудования в эксплуатацию</w:t>
      </w:r>
      <w:r w:rsidRPr="00DB05B8">
        <w:rPr>
          <w:noProof/>
          <w:sz w:val="24"/>
          <w:szCs w:val="24"/>
        </w:rPr>
        <w:t xml:space="preserve"> (в том числе обеспечивает надлежащие условия хранения, доставку со склада до места монтажа, в случаях, предусмотренных в технической документации на Оборудование заводов-изготовителей по эксплуатации и монтажу Оборудования, производит его смазку и переборку).</w:t>
      </w:r>
    </w:p>
    <w:p w14:paraId="6B2E2137" w14:textId="55AE7BB5" w:rsidR="00187664" w:rsidRPr="00DB05B8" w:rsidRDefault="00187664" w:rsidP="00187664">
      <w:pPr>
        <w:ind w:firstLine="567"/>
        <w:jc w:val="both"/>
        <w:rPr>
          <w:noProof/>
          <w:sz w:val="24"/>
          <w:szCs w:val="24"/>
        </w:rPr>
      </w:pPr>
      <w:r w:rsidRPr="00DB05B8">
        <w:rPr>
          <w:noProof/>
          <w:sz w:val="24"/>
          <w:szCs w:val="24"/>
        </w:rPr>
        <w:t xml:space="preserve"> Подрядчик несет ответственность перед Заказчиком и третьими лицами за любой вред, причиненный Оборудовани</w:t>
      </w:r>
      <w:r w:rsidR="00EC4903">
        <w:rPr>
          <w:noProof/>
          <w:sz w:val="24"/>
          <w:szCs w:val="24"/>
        </w:rPr>
        <w:t>ю</w:t>
      </w:r>
      <w:r w:rsidRPr="00DB05B8">
        <w:rPr>
          <w:noProof/>
          <w:sz w:val="24"/>
          <w:szCs w:val="24"/>
        </w:rPr>
        <w:t>.</w:t>
      </w:r>
    </w:p>
    <w:p w14:paraId="6B2E2138" w14:textId="77777777" w:rsidR="00187664" w:rsidRPr="00EC57C4" w:rsidRDefault="00187664" w:rsidP="00187664">
      <w:pPr>
        <w:ind w:firstLine="567"/>
        <w:jc w:val="both"/>
        <w:rPr>
          <w:noProof/>
          <w:sz w:val="24"/>
          <w:szCs w:val="24"/>
        </w:rPr>
      </w:pPr>
      <w:r w:rsidRPr="00DB05B8">
        <w:rPr>
          <w:noProof/>
          <w:sz w:val="24"/>
          <w:szCs w:val="24"/>
        </w:rPr>
        <w:t xml:space="preserve">3.9. Заказчик производит оплату поставленного Оборудования в течение </w:t>
      </w:r>
      <w:r w:rsidR="00DB05B8">
        <w:rPr>
          <w:noProof/>
          <w:sz w:val="24"/>
          <w:szCs w:val="24"/>
        </w:rPr>
        <w:t>30</w:t>
      </w:r>
      <w:r w:rsidRPr="00DB05B8">
        <w:rPr>
          <w:noProof/>
          <w:sz w:val="24"/>
          <w:szCs w:val="24"/>
        </w:rPr>
        <w:t xml:space="preserve">  </w:t>
      </w:r>
      <w:r w:rsidRPr="00EC57C4">
        <w:rPr>
          <w:noProof/>
          <w:sz w:val="24"/>
          <w:szCs w:val="24"/>
        </w:rPr>
        <w:t xml:space="preserve">дней  с даты </w:t>
      </w:r>
      <w:r w:rsidRPr="00EC57C4">
        <w:rPr>
          <w:sz w:val="24"/>
          <w:szCs w:val="24"/>
        </w:rPr>
        <w:t>подписания товарной накладной и акта о приеме (поступлении) оборудования Заказчиком или подписания актов о приеме-передаче оборудования в монтаж</w:t>
      </w:r>
      <w:r w:rsidR="00DB05B8" w:rsidRPr="00EC57C4">
        <w:rPr>
          <w:sz w:val="24"/>
          <w:szCs w:val="24"/>
        </w:rPr>
        <w:t xml:space="preserve"> считая от более поздней из дат</w:t>
      </w:r>
      <w:r w:rsidRPr="00EC57C4">
        <w:rPr>
          <w:sz w:val="24"/>
          <w:szCs w:val="24"/>
        </w:rPr>
        <w:t xml:space="preserve">. </w:t>
      </w:r>
    </w:p>
    <w:p w14:paraId="6B2E2139" w14:textId="77777777" w:rsidR="00187664" w:rsidRPr="00DB05B8" w:rsidRDefault="00187664" w:rsidP="00187664">
      <w:pPr>
        <w:tabs>
          <w:tab w:val="left" w:pos="1134"/>
        </w:tabs>
        <w:spacing w:line="240" w:lineRule="atLeast"/>
        <w:ind w:firstLine="567"/>
        <w:jc w:val="both"/>
        <w:rPr>
          <w:sz w:val="24"/>
          <w:szCs w:val="24"/>
        </w:rPr>
      </w:pPr>
      <w:r w:rsidRPr="00DB05B8">
        <w:rPr>
          <w:sz w:val="24"/>
          <w:szCs w:val="24"/>
        </w:rPr>
        <w:t>Оплата по настоящему договору производится в безналичном порядке.</w:t>
      </w:r>
    </w:p>
    <w:p w14:paraId="6B2E213A" w14:textId="77777777" w:rsidR="00187664" w:rsidRPr="00DB05B8" w:rsidRDefault="00187664" w:rsidP="00187664">
      <w:pPr>
        <w:tabs>
          <w:tab w:val="left" w:pos="1134"/>
        </w:tabs>
        <w:ind w:firstLine="567"/>
        <w:jc w:val="both"/>
        <w:rPr>
          <w:sz w:val="24"/>
          <w:szCs w:val="24"/>
        </w:rPr>
      </w:pPr>
      <w:r w:rsidRPr="00DB05B8">
        <w:rPr>
          <w:sz w:val="24"/>
          <w:szCs w:val="24"/>
        </w:rPr>
        <w:t xml:space="preserve">Обязательство Заказчика по оплате Оборудования будет считаться исполненным </w:t>
      </w:r>
      <w:r w:rsidRPr="00DB05B8">
        <w:rPr>
          <w:sz w:val="24"/>
          <w:szCs w:val="24"/>
          <w:lang w:val="en-US"/>
        </w:rPr>
        <w:t>c</w:t>
      </w:r>
      <w:r w:rsidRPr="00DB05B8">
        <w:rPr>
          <w:sz w:val="24"/>
          <w:szCs w:val="24"/>
        </w:rPr>
        <w:t xml:space="preserve"> даты списания суммы платежа с </w:t>
      </w:r>
      <w:r w:rsidR="00DB05B8">
        <w:rPr>
          <w:sz w:val="24"/>
          <w:szCs w:val="24"/>
        </w:rPr>
        <w:t>корреспондентского</w:t>
      </w:r>
      <w:r w:rsidRPr="00DB05B8">
        <w:rPr>
          <w:sz w:val="24"/>
          <w:szCs w:val="24"/>
        </w:rPr>
        <w:t xml:space="preserve"> счета банка,  обслуживающего Заказчика. По соглашению Сторон допускается исполнение обязательств по оплате в иной  форме, не противоречащей действующему законодательству Российской Федерации.</w:t>
      </w:r>
    </w:p>
    <w:p w14:paraId="6B2E213B" w14:textId="77777777" w:rsidR="00187664" w:rsidRPr="00DB05B8" w:rsidRDefault="00187664" w:rsidP="00187664">
      <w:pPr>
        <w:tabs>
          <w:tab w:val="left" w:pos="1134"/>
        </w:tabs>
        <w:spacing w:line="240" w:lineRule="atLeast"/>
        <w:ind w:firstLine="567"/>
        <w:jc w:val="both"/>
        <w:rPr>
          <w:sz w:val="24"/>
          <w:szCs w:val="24"/>
        </w:rPr>
      </w:pPr>
      <w:r w:rsidRPr="00DB05B8">
        <w:rPr>
          <w:sz w:val="24"/>
          <w:szCs w:val="24"/>
        </w:rPr>
        <w:t>Заказчик вправе досрочно производить оплату поставленного Оборудования.</w:t>
      </w:r>
    </w:p>
    <w:p w14:paraId="6B2E213C" w14:textId="43C5BCE2" w:rsidR="00187664" w:rsidRDefault="00187664" w:rsidP="00187664">
      <w:pPr>
        <w:ind w:firstLine="567"/>
        <w:jc w:val="both"/>
        <w:rPr>
          <w:sz w:val="24"/>
          <w:szCs w:val="24"/>
        </w:rPr>
      </w:pPr>
      <w:r w:rsidRPr="00DB05B8">
        <w:rPr>
          <w:sz w:val="24"/>
          <w:szCs w:val="24"/>
        </w:rPr>
        <w:t xml:space="preserve">3.10. Подрядчик гарантирует, что Оборудование принадлежит ему на праве собственности, не заложено, не арестовано, не является предметом исков третьих лиц, </w:t>
      </w:r>
      <w:r w:rsidRPr="00DB05B8">
        <w:rPr>
          <w:sz w:val="24"/>
          <w:szCs w:val="24"/>
        </w:rPr>
        <w:lastRenderedPageBreak/>
        <w:t>качество Оборудовани</w:t>
      </w:r>
      <w:r w:rsidR="00EC4903">
        <w:rPr>
          <w:sz w:val="24"/>
          <w:szCs w:val="24"/>
        </w:rPr>
        <w:t>я</w:t>
      </w:r>
      <w:r w:rsidRPr="00DB05B8">
        <w:rPr>
          <w:sz w:val="24"/>
          <w:szCs w:val="24"/>
        </w:rPr>
        <w:t xml:space="preserve"> соответствует стандартам, требованиям ГОСТов, ОСТов, образцам, а также требованиям, предъявляемым к Оборудованию в соответствии с техническими условиями завода-изготовителя. </w:t>
      </w:r>
    </w:p>
    <w:p w14:paraId="3DAB3FDC" w14:textId="77777777" w:rsidR="00D27F16" w:rsidRPr="00DB05B8" w:rsidRDefault="00D27F16" w:rsidP="00187664">
      <w:pPr>
        <w:ind w:firstLine="567"/>
        <w:jc w:val="both"/>
        <w:rPr>
          <w:sz w:val="24"/>
          <w:szCs w:val="24"/>
        </w:rPr>
      </w:pPr>
    </w:p>
    <w:p w14:paraId="6B2E213E" w14:textId="77777777" w:rsidR="00187664" w:rsidRPr="00DB05B8" w:rsidRDefault="00187664" w:rsidP="00187664">
      <w:pPr>
        <w:pStyle w:val="ab"/>
        <w:ind w:firstLine="0"/>
        <w:jc w:val="center"/>
        <w:rPr>
          <w:b/>
          <w:bCs/>
          <w:szCs w:val="24"/>
        </w:rPr>
      </w:pPr>
      <w:r w:rsidRPr="00DB05B8">
        <w:rPr>
          <w:b/>
          <w:bCs/>
          <w:szCs w:val="24"/>
        </w:rPr>
        <w:t>4. ПОРЯДОК И СРОКИ ВЫПОЛНЕНИЯ СТРОИТЕЛЬНО-МОНТАЖНЫХ РАБОТ</w:t>
      </w:r>
    </w:p>
    <w:p w14:paraId="6B2E213F" w14:textId="362ABAFD" w:rsidR="00187664" w:rsidRPr="00DB05B8" w:rsidRDefault="00187664" w:rsidP="00187664">
      <w:pPr>
        <w:ind w:firstLine="567"/>
        <w:jc w:val="both"/>
        <w:rPr>
          <w:sz w:val="24"/>
          <w:szCs w:val="24"/>
        </w:rPr>
      </w:pPr>
      <w:r w:rsidRPr="00DB05B8">
        <w:rPr>
          <w:sz w:val="24"/>
          <w:szCs w:val="24"/>
        </w:rPr>
        <w:t>4.1. Подрядчик выполняет Работы в с</w:t>
      </w:r>
      <w:r w:rsidR="00F851BD">
        <w:rPr>
          <w:sz w:val="24"/>
          <w:szCs w:val="24"/>
        </w:rPr>
        <w:t>роки, указанные в</w:t>
      </w:r>
      <w:r w:rsidRPr="00DB05B8">
        <w:rPr>
          <w:sz w:val="24"/>
          <w:szCs w:val="24"/>
        </w:rPr>
        <w:t xml:space="preserve"> Графике выполнения Работ</w:t>
      </w:r>
      <w:r w:rsidR="0095531E">
        <w:rPr>
          <w:sz w:val="24"/>
          <w:szCs w:val="24"/>
        </w:rPr>
        <w:t xml:space="preserve"> </w:t>
      </w:r>
      <w:r w:rsidR="00F851BD">
        <w:rPr>
          <w:sz w:val="24"/>
          <w:szCs w:val="24"/>
        </w:rPr>
        <w:t>и поставки оборудования</w:t>
      </w:r>
      <w:bookmarkStart w:id="0" w:name="_GoBack"/>
      <w:bookmarkEnd w:id="0"/>
      <w:r w:rsidR="00E94128">
        <w:rPr>
          <w:sz w:val="24"/>
          <w:szCs w:val="24"/>
        </w:rPr>
        <w:t xml:space="preserve"> </w:t>
      </w:r>
      <w:r w:rsidRPr="00DB05B8">
        <w:rPr>
          <w:sz w:val="24"/>
          <w:szCs w:val="24"/>
        </w:rPr>
        <w:t xml:space="preserve"> (Приложение № 2 к настоящему Договору):</w:t>
      </w:r>
    </w:p>
    <w:p w14:paraId="2D45E0E0" w14:textId="1BBF1BFA" w:rsidR="00E94128" w:rsidRPr="005F01F1" w:rsidRDefault="00187664" w:rsidP="00187664">
      <w:pPr>
        <w:ind w:firstLine="567"/>
        <w:jc w:val="both"/>
        <w:rPr>
          <w:sz w:val="24"/>
          <w:szCs w:val="24"/>
        </w:rPr>
      </w:pPr>
      <w:r w:rsidRPr="00DB05B8">
        <w:rPr>
          <w:sz w:val="24"/>
          <w:szCs w:val="24"/>
        </w:rPr>
        <w:t xml:space="preserve">начало Работ  - </w:t>
      </w:r>
      <w:r w:rsidR="0002218E">
        <w:rPr>
          <w:b/>
          <w:sz w:val="24"/>
          <w:szCs w:val="24"/>
        </w:rPr>
        <w:t xml:space="preserve"> </w:t>
      </w:r>
      <w:r w:rsidR="0002218E" w:rsidRPr="005F01F1">
        <w:rPr>
          <w:sz w:val="24"/>
          <w:szCs w:val="24"/>
        </w:rPr>
        <w:t>«___» марта 2017</w:t>
      </w:r>
      <w:r w:rsidR="005F01F1" w:rsidRPr="005F01F1">
        <w:rPr>
          <w:sz w:val="24"/>
          <w:szCs w:val="24"/>
        </w:rPr>
        <w:t>г.</w:t>
      </w:r>
    </w:p>
    <w:p w14:paraId="6E1CEEED" w14:textId="52B0CED2" w:rsidR="00E94128" w:rsidRPr="005F01F1" w:rsidRDefault="00187664" w:rsidP="00187664">
      <w:pPr>
        <w:ind w:firstLine="567"/>
        <w:jc w:val="both"/>
        <w:rPr>
          <w:sz w:val="24"/>
          <w:szCs w:val="24"/>
        </w:rPr>
      </w:pPr>
      <w:r w:rsidRPr="00DB05B8">
        <w:rPr>
          <w:sz w:val="24"/>
          <w:szCs w:val="24"/>
        </w:rPr>
        <w:t xml:space="preserve">окончание Работ – </w:t>
      </w:r>
      <w:r w:rsidR="005F01F1" w:rsidRPr="005F01F1">
        <w:rPr>
          <w:sz w:val="24"/>
          <w:szCs w:val="24"/>
        </w:rPr>
        <w:t>«30» июня 2017г.</w:t>
      </w:r>
    </w:p>
    <w:p w14:paraId="6B2E2142" w14:textId="22234A61" w:rsidR="00187664" w:rsidRDefault="00187664" w:rsidP="00187664">
      <w:pPr>
        <w:ind w:firstLine="567"/>
        <w:jc w:val="both"/>
        <w:rPr>
          <w:rFonts w:eastAsia="Calibri"/>
          <w:i/>
          <w:sz w:val="24"/>
          <w:szCs w:val="24"/>
        </w:rPr>
      </w:pPr>
      <w:r w:rsidRPr="00DB05B8">
        <w:rPr>
          <w:rFonts w:eastAsia="Calibri"/>
          <w:i/>
          <w:sz w:val="24"/>
          <w:szCs w:val="24"/>
        </w:rPr>
        <w:t xml:space="preserve"> Работы выполняются Подрядчиком поэтапно. Наименование и сроки выполнения отдельных этапов Работ определяются Графиком выполнения Работ</w:t>
      </w:r>
      <w:r w:rsidR="00122E7E">
        <w:rPr>
          <w:rFonts w:eastAsia="Calibri"/>
          <w:i/>
          <w:sz w:val="24"/>
          <w:szCs w:val="24"/>
        </w:rPr>
        <w:t xml:space="preserve"> и </w:t>
      </w:r>
      <w:r w:rsidRPr="00DB05B8">
        <w:rPr>
          <w:rFonts w:eastAsia="Calibri"/>
          <w:i/>
          <w:sz w:val="24"/>
          <w:szCs w:val="24"/>
        </w:rPr>
        <w:t xml:space="preserve"> </w:t>
      </w:r>
      <w:r w:rsidR="00122E7E">
        <w:rPr>
          <w:rFonts w:eastAsia="Calibri"/>
          <w:i/>
          <w:sz w:val="24"/>
          <w:szCs w:val="24"/>
        </w:rPr>
        <w:t xml:space="preserve">поставки оборудования </w:t>
      </w:r>
      <w:r w:rsidRPr="00DB05B8">
        <w:rPr>
          <w:rFonts w:eastAsia="Calibri"/>
          <w:i/>
          <w:sz w:val="24"/>
          <w:szCs w:val="24"/>
        </w:rPr>
        <w:t xml:space="preserve">(Приложение № </w:t>
      </w:r>
      <w:r w:rsidR="00122E7E">
        <w:rPr>
          <w:rFonts w:eastAsia="Calibri"/>
          <w:i/>
          <w:sz w:val="24"/>
          <w:szCs w:val="24"/>
        </w:rPr>
        <w:t>2</w:t>
      </w:r>
      <w:r w:rsidRPr="00DB05B8">
        <w:rPr>
          <w:rFonts w:eastAsia="Calibri"/>
          <w:i/>
          <w:sz w:val="24"/>
          <w:szCs w:val="24"/>
        </w:rPr>
        <w:t xml:space="preserve"> к Договору). </w:t>
      </w:r>
      <w:r w:rsidR="00AD6F39">
        <w:rPr>
          <w:rFonts w:eastAsia="Calibri"/>
          <w:i/>
          <w:sz w:val="24"/>
          <w:szCs w:val="24"/>
        </w:rPr>
        <w:t xml:space="preserve"> </w:t>
      </w:r>
    </w:p>
    <w:p w14:paraId="6B2E2143" w14:textId="77777777" w:rsidR="00187664" w:rsidRPr="00DB05B8" w:rsidRDefault="00187664" w:rsidP="00187664">
      <w:pPr>
        <w:ind w:firstLine="567"/>
        <w:jc w:val="both"/>
        <w:rPr>
          <w:b/>
          <w:sz w:val="24"/>
          <w:szCs w:val="24"/>
        </w:rPr>
      </w:pPr>
      <w:r w:rsidRPr="00DB05B8">
        <w:rPr>
          <w:b/>
          <w:sz w:val="24"/>
          <w:szCs w:val="24"/>
        </w:rPr>
        <w:t>4.2. Заказчик обязуется:</w:t>
      </w:r>
    </w:p>
    <w:p w14:paraId="6B2E2144" w14:textId="77777777" w:rsidR="00187664" w:rsidRPr="00DB05B8" w:rsidRDefault="00187664" w:rsidP="00187664">
      <w:pPr>
        <w:tabs>
          <w:tab w:val="left" w:pos="1276"/>
        </w:tabs>
        <w:ind w:firstLine="567"/>
        <w:jc w:val="both"/>
        <w:rPr>
          <w:i/>
          <w:sz w:val="24"/>
          <w:szCs w:val="24"/>
        </w:rPr>
      </w:pPr>
      <w:r w:rsidRPr="00DB05B8">
        <w:rPr>
          <w:noProof/>
          <w:sz w:val="24"/>
          <w:szCs w:val="24"/>
        </w:rPr>
        <w:t xml:space="preserve">4.2.1. </w:t>
      </w:r>
      <w:r w:rsidRPr="00DB05B8">
        <w:rPr>
          <w:sz w:val="24"/>
          <w:szCs w:val="24"/>
        </w:rPr>
        <w:t xml:space="preserve">Создать Подрядчику необходимые условия для выполнения Работ </w:t>
      </w:r>
      <w:r w:rsidRPr="00DB05B8">
        <w:rPr>
          <w:i/>
          <w:sz w:val="24"/>
          <w:szCs w:val="24"/>
        </w:rPr>
        <w:t>в следующем объеме:</w:t>
      </w:r>
      <w:r w:rsidRPr="00DB05B8">
        <w:rPr>
          <w:i/>
          <w:sz w:val="24"/>
          <w:szCs w:val="24"/>
          <w:lang w:eastAsia="en-US"/>
        </w:rPr>
        <w:t xml:space="preserve"> </w:t>
      </w:r>
      <w:r w:rsidRPr="00DB05B8">
        <w:rPr>
          <w:i/>
          <w:sz w:val="24"/>
          <w:szCs w:val="24"/>
        </w:rPr>
        <w:t xml:space="preserve">осуществлять подключение электроприводов механизмов и инструмента, средств электросварки и т.д. </w:t>
      </w:r>
    </w:p>
    <w:p w14:paraId="6B2E2145" w14:textId="77777777" w:rsidR="00187664" w:rsidRPr="00DB05B8" w:rsidRDefault="00187664" w:rsidP="00187664">
      <w:pPr>
        <w:numPr>
          <w:ilvl w:val="2"/>
          <w:numId w:val="6"/>
        </w:numPr>
        <w:tabs>
          <w:tab w:val="left" w:pos="1276"/>
        </w:tabs>
        <w:ind w:left="0" w:firstLine="567"/>
        <w:jc w:val="both"/>
        <w:rPr>
          <w:i/>
          <w:sz w:val="24"/>
          <w:szCs w:val="24"/>
        </w:rPr>
      </w:pPr>
      <w:r w:rsidRPr="00DB05B8">
        <w:rPr>
          <w:i/>
          <w:sz w:val="24"/>
          <w:szCs w:val="24"/>
        </w:rPr>
        <w:t>Передать Подрядчику по акту Строительную площадку до начала производства Работ.</w:t>
      </w:r>
    </w:p>
    <w:p w14:paraId="6B2E2146" w14:textId="77777777" w:rsidR="00187664" w:rsidRPr="00DB05B8" w:rsidRDefault="00187664" w:rsidP="00187664">
      <w:pPr>
        <w:numPr>
          <w:ilvl w:val="2"/>
          <w:numId w:val="6"/>
        </w:numPr>
        <w:tabs>
          <w:tab w:val="left" w:pos="1276"/>
        </w:tabs>
        <w:ind w:left="0" w:firstLine="567"/>
        <w:jc w:val="both"/>
        <w:rPr>
          <w:i/>
          <w:sz w:val="24"/>
          <w:szCs w:val="24"/>
        </w:rPr>
      </w:pPr>
      <w:r w:rsidRPr="00DB05B8">
        <w:rPr>
          <w:i/>
          <w:sz w:val="24"/>
          <w:szCs w:val="24"/>
        </w:rPr>
        <w:t>Предоставить Подрядчику фронт работ с обеспечением последнего точками подключения к требуемым для производства работ энергоносителям.</w:t>
      </w:r>
    </w:p>
    <w:p w14:paraId="6B2E2147" w14:textId="77777777" w:rsidR="00187664" w:rsidRPr="00EC57C4" w:rsidRDefault="00187664" w:rsidP="00187664">
      <w:pPr>
        <w:numPr>
          <w:ilvl w:val="2"/>
          <w:numId w:val="7"/>
        </w:numPr>
        <w:tabs>
          <w:tab w:val="left" w:pos="1276"/>
        </w:tabs>
        <w:ind w:left="0" w:firstLine="567"/>
        <w:jc w:val="both"/>
        <w:rPr>
          <w:sz w:val="24"/>
          <w:szCs w:val="24"/>
        </w:rPr>
      </w:pPr>
      <w:r w:rsidRPr="00EC57C4">
        <w:rPr>
          <w:sz w:val="24"/>
          <w:szCs w:val="24"/>
        </w:rPr>
        <w:t>Осуществить допуск персонала Подрядчика на Объект в соответствии с требованиями РДПР, действующими строительными нормами и правилами.</w:t>
      </w:r>
    </w:p>
    <w:p w14:paraId="6B2E2148" w14:textId="77777777" w:rsidR="00187664" w:rsidRPr="00DB05B8" w:rsidRDefault="00187664" w:rsidP="00187664">
      <w:pPr>
        <w:numPr>
          <w:ilvl w:val="2"/>
          <w:numId w:val="7"/>
        </w:numPr>
        <w:tabs>
          <w:tab w:val="left" w:pos="1276"/>
        </w:tabs>
        <w:ind w:left="0" w:firstLine="567"/>
        <w:jc w:val="both"/>
        <w:rPr>
          <w:i/>
          <w:sz w:val="24"/>
          <w:szCs w:val="24"/>
        </w:rPr>
      </w:pPr>
      <w:r w:rsidRPr="00DB05B8">
        <w:rPr>
          <w:sz w:val="24"/>
          <w:szCs w:val="24"/>
        </w:rPr>
        <w:t>Обеспечить оформление пропусков и разрешений для въезда персонала, техники и автотранспорта Подрядчика на Объект.</w:t>
      </w:r>
    </w:p>
    <w:p w14:paraId="6B2E2149" w14:textId="13EBF6D5" w:rsidR="00187664" w:rsidRPr="00EC57C4" w:rsidRDefault="00187664" w:rsidP="00187664">
      <w:pPr>
        <w:numPr>
          <w:ilvl w:val="2"/>
          <w:numId w:val="7"/>
        </w:numPr>
        <w:tabs>
          <w:tab w:val="left" w:pos="1276"/>
        </w:tabs>
        <w:ind w:left="0" w:firstLine="567"/>
        <w:jc w:val="both"/>
        <w:rPr>
          <w:sz w:val="24"/>
          <w:szCs w:val="24"/>
        </w:rPr>
      </w:pPr>
      <w:r w:rsidRPr="00EC57C4">
        <w:rPr>
          <w:sz w:val="24"/>
          <w:szCs w:val="24"/>
        </w:rPr>
        <w:t>Осуществлять контроль соблюдения Подрядчиком требований природоохранного законодательства РФ и Системы экологического менеджмента (СЭМ).</w:t>
      </w:r>
    </w:p>
    <w:p w14:paraId="6B2E214A" w14:textId="3CDA29B1" w:rsidR="00187664" w:rsidRPr="00DB05B8" w:rsidRDefault="00187664" w:rsidP="00187664">
      <w:pPr>
        <w:numPr>
          <w:ilvl w:val="2"/>
          <w:numId w:val="7"/>
        </w:numPr>
        <w:tabs>
          <w:tab w:val="left" w:pos="1276"/>
        </w:tabs>
        <w:ind w:left="0" w:firstLine="567"/>
        <w:jc w:val="both"/>
        <w:rPr>
          <w:i/>
          <w:sz w:val="24"/>
          <w:szCs w:val="24"/>
        </w:rPr>
      </w:pPr>
      <w:r w:rsidRPr="00DB05B8">
        <w:rPr>
          <w:i/>
          <w:sz w:val="24"/>
          <w:szCs w:val="24"/>
        </w:rPr>
        <w:t xml:space="preserve">Передать Подрядчику по акту (по форме ОС-15) в монтаж оборудование в сроки, предусмотренные для выполнения соответствующих видов Работ в соответствии с Графиком выполнения работ </w:t>
      </w:r>
      <w:r w:rsidR="00122E7E">
        <w:rPr>
          <w:i/>
          <w:sz w:val="24"/>
          <w:szCs w:val="24"/>
        </w:rPr>
        <w:t xml:space="preserve">и поставки оборудования </w:t>
      </w:r>
      <w:r w:rsidRPr="00DB05B8">
        <w:rPr>
          <w:i/>
          <w:sz w:val="24"/>
          <w:szCs w:val="24"/>
        </w:rPr>
        <w:t>(Приложение №</w:t>
      </w:r>
      <w:r w:rsidR="00122E7E">
        <w:rPr>
          <w:i/>
          <w:sz w:val="24"/>
          <w:szCs w:val="24"/>
        </w:rPr>
        <w:t>2</w:t>
      </w:r>
      <w:r w:rsidRPr="00DB05B8">
        <w:rPr>
          <w:i/>
          <w:sz w:val="24"/>
          <w:szCs w:val="24"/>
        </w:rPr>
        <w:t xml:space="preserve"> к настоящему Договору).</w:t>
      </w:r>
    </w:p>
    <w:p w14:paraId="6B2E214B" w14:textId="77777777" w:rsidR="00187664" w:rsidRPr="00DB05B8" w:rsidRDefault="00187664" w:rsidP="00187664">
      <w:pPr>
        <w:numPr>
          <w:ilvl w:val="2"/>
          <w:numId w:val="7"/>
        </w:numPr>
        <w:tabs>
          <w:tab w:val="left" w:pos="1276"/>
        </w:tabs>
        <w:ind w:left="0" w:firstLine="567"/>
        <w:jc w:val="both"/>
        <w:rPr>
          <w:i/>
          <w:sz w:val="24"/>
          <w:szCs w:val="24"/>
        </w:rPr>
      </w:pPr>
      <w:r w:rsidRPr="00DB05B8">
        <w:rPr>
          <w:sz w:val="24"/>
          <w:szCs w:val="24"/>
        </w:rPr>
        <w:t>Принять выполненные Работы с участием Подрядчика.</w:t>
      </w:r>
    </w:p>
    <w:p w14:paraId="6B2E214C" w14:textId="77777777" w:rsidR="00187664" w:rsidRPr="00DB05B8" w:rsidRDefault="00187664" w:rsidP="00187664">
      <w:pPr>
        <w:numPr>
          <w:ilvl w:val="2"/>
          <w:numId w:val="7"/>
        </w:numPr>
        <w:tabs>
          <w:tab w:val="left" w:pos="1276"/>
        </w:tabs>
        <w:ind w:left="0" w:firstLine="567"/>
        <w:jc w:val="both"/>
        <w:rPr>
          <w:i/>
          <w:sz w:val="24"/>
          <w:szCs w:val="24"/>
        </w:rPr>
      </w:pPr>
      <w:r w:rsidRPr="00DB05B8">
        <w:rPr>
          <w:sz w:val="24"/>
          <w:szCs w:val="24"/>
        </w:rPr>
        <w:t>Оплатить выполненные и принятые Работы и Расходы Подрядчика в соответствии с условиями настоящего Договора.</w:t>
      </w:r>
    </w:p>
    <w:p w14:paraId="71DFC24C" w14:textId="77777777" w:rsidR="00122E7E" w:rsidRPr="00122E7E" w:rsidRDefault="00187664" w:rsidP="00187664">
      <w:pPr>
        <w:numPr>
          <w:ilvl w:val="2"/>
          <w:numId w:val="7"/>
        </w:numPr>
        <w:tabs>
          <w:tab w:val="left" w:pos="1276"/>
        </w:tabs>
        <w:ind w:left="0" w:firstLine="567"/>
        <w:jc w:val="both"/>
        <w:rPr>
          <w:i/>
          <w:sz w:val="24"/>
          <w:szCs w:val="24"/>
        </w:rPr>
      </w:pPr>
      <w:r w:rsidRPr="00DB05B8">
        <w:rPr>
          <w:sz w:val="24"/>
          <w:szCs w:val="24"/>
        </w:rPr>
        <w:t xml:space="preserve"> Провести инструктаж Подрядчика об Экологической политике (приложение </w:t>
      </w:r>
    </w:p>
    <w:p w14:paraId="6B2E214D" w14:textId="302DDF3D" w:rsidR="00187664" w:rsidRPr="00DB05B8" w:rsidRDefault="00187664" w:rsidP="00122E7E">
      <w:pPr>
        <w:tabs>
          <w:tab w:val="left" w:pos="1276"/>
        </w:tabs>
        <w:ind w:left="567"/>
        <w:jc w:val="both"/>
        <w:rPr>
          <w:i/>
          <w:sz w:val="24"/>
          <w:szCs w:val="24"/>
        </w:rPr>
      </w:pPr>
      <w:r w:rsidRPr="00DB05B8">
        <w:rPr>
          <w:sz w:val="24"/>
          <w:szCs w:val="24"/>
        </w:rPr>
        <w:t xml:space="preserve">№ </w:t>
      </w:r>
      <w:r w:rsidR="00122E7E">
        <w:rPr>
          <w:sz w:val="24"/>
          <w:szCs w:val="24"/>
        </w:rPr>
        <w:t>5</w:t>
      </w:r>
      <w:r w:rsidRPr="00DB05B8">
        <w:rPr>
          <w:sz w:val="24"/>
          <w:szCs w:val="24"/>
        </w:rPr>
        <w:t>).</w:t>
      </w:r>
    </w:p>
    <w:p w14:paraId="6B2E214E" w14:textId="77777777" w:rsidR="00187664" w:rsidRPr="00DB05B8" w:rsidRDefault="00187664" w:rsidP="00187664">
      <w:pPr>
        <w:numPr>
          <w:ilvl w:val="2"/>
          <w:numId w:val="7"/>
        </w:numPr>
        <w:tabs>
          <w:tab w:val="left" w:pos="1276"/>
        </w:tabs>
        <w:ind w:left="0" w:firstLine="567"/>
        <w:jc w:val="both"/>
        <w:rPr>
          <w:i/>
          <w:sz w:val="24"/>
          <w:szCs w:val="24"/>
        </w:rPr>
      </w:pPr>
      <w:r w:rsidRPr="00DB05B8">
        <w:rPr>
          <w:i/>
          <w:sz w:val="24"/>
          <w:szCs w:val="24"/>
        </w:rPr>
        <w:t xml:space="preserve"> Заказчик по своему усмотрению может:</w:t>
      </w:r>
    </w:p>
    <w:p w14:paraId="6B2E214F" w14:textId="65163E58" w:rsidR="00187664" w:rsidRPr="00DB05B8" w:rsidRDefault="00187664" w:rsidP="00187664">
      <w:pPr>
        <w:pStyle w:val="ad"/>
        <w:numPr>
          <w:ilvl w:val="0"/>
          <w:numId w:val="8"/>
        </w:numPr>
        <w:tabs>
          <w:tab w:val="left" w:pos="709"/>
          <w:tab w:val="left" w:pos="993"/>
        </w:tabs>
        <w:ind w:left="0" w:firstLine="567"/>
        <w:contextualSpacing/>
        <w:jc w:val="both"/>
        <w:rPr>
          <w:rFonts w:ascii="Times New Roman" w:hAnsi="Times New Roman"/>
          <w:i/>
          <w:sz w:val="24"/>
          <w:szCs w:val="24"/>
        </w:rPr>
      </w:pPr>
      <w:r w:rsidRPr="00DB05B8">
        <w:rPr>
          <w:rFonts w:ascii="Times New Roman" w:hAnsi="Times New Roman"/>
          <w:i/>
          <w:sz w:val="24"/>
          <w:szCs w:val="24"/>
        </w:rPr>
        <w:t>предоставить Подрядчику помещения, площадки для складирования материалов, инструментов, приспособлений, рабочей одежды и прочего имущества Подрядчика, необходимого для исполнения обязательств по настоящему Договору</w:t>
      </w:r>
      <w:r w:rsidR="00D26229">
        <w:rPr>
          <w:rFonts w:ascii="Times New Roman" w:hAnsi="Times New Roman"/>
          <w:i/>
          <w:sz w:val="24"/>
          <w:szCs w:val="24"/>
        </w:rPr>
        <w:t>.</w:t>
      </w:r>
      <w:r w:rsidRPr="00DB05B8">
        <w:rPr>
          <w:rFonts w:ascii="Times New Roman" w:hAnsi="Times New Roman"/>
          <w:i/>
          <w:sz w:val="24"/>
          <w:szCs w:val="24"/>
        </w:rPr>
        <w:t xml:space="preserve"> </w:t>
      </w:r>
    </w:p>
    <w:p w14:paraId="6B2E2151" w14:textId="77777777" w:rsidR="00187664" w:rsidRPr="00DB05B8" w:rsidRDefault="00187664" w:rsidP="00187664">
      <w:pPr>
        <w:pStyle w:val="3"/>
        <w:tabs>
          <w:tab w:val="left" w:pos="709"/>
          <w:tab w:val="left" w:pos="993"/>
        </w:tabs>
        <w:spacing w:line="240" w:lineRule="auto"/>
        <w:ind w:left="0" w:firstLine="567"/>
        <w:rPr>
          <w:szCs w:val="24"/>
        </w:rPr>
      </w:pPr>
      <w:r w:rsidRPr="00DB05B8">
        <w:rPr>
          <w:szCs w:val="24"/>
        </w:rPr>
        <w:t>если иное не будет установлено Сторонами в соответствующем дополнительном соглашении к Договору.</w:t>
      </w:r>
    </w:p>
    <w:p w14:paraId="6B2E2152" w14:textId="77777777" w:rsidR="00187664" w:rsidRPr="00DB05B8" w:rsidRDefault="00187664" w:rsidP="00187664">
      <w:pPr>
        <w:numPr>
          <w:ilvl w:val="2"/>
          <w:numId w:val="7"/>
        </w:numPr>
        <w:tabs>
          <w:tab w:val="left" w:pos="1276"/>
        </w:tabs>
        <w:ind w:left="0" w:firstLine="567"/>
        <w:jc w:val="both"/>
        <w:rPr>
          <w:sz w:val="24"/>
          <w:szCs w:val="24"/>
        </w:rPr>
      </w:pPr>
      <w:r w:rsidRPr="00DB05B8">
        <w:rPr>
          <w:sz w:val="24"/>
          <w:szCs w:val="24"/>
        </w:rPr>
        <w:t xml:space="preserve"> Выполнить в полном объеме все обязательства, предусмотренные в других условиях настоящего Договора. </w:t>
      </w:r>
    </w:p>
    <w:p w14:paraId="6B2E2153" w14:textId="77777777" w:rsidR="00187664" w:rsidRPr="00DB05B8" w:rsidRDefault="00187664" w:rsidP="00187664">
      <w:pPr>
        <w:numPr>
          <w:ilvl w:val="2"/>
          <w:numId w:val="7"/>
        </w:numPr>
        <w:tabs>
          <w:tab w:val="left" w:pos="1276"/>
        </w:tabs>
        <w:ind w:left="0" w:firstLine="567"/>
        <w:jc w:val="both"/>
        <w:rPr>
          <w:sz w:val="24"/>
          <w:szCs w:val="24"/>
        </w:rPr>
      </w:pPr>
      <w:r w:rsidRPr="00DB05B8">
        <w:rPr>
          <w:sz w:val="24"/>
          <w:szCs w:val="24"/>
        </w:rPr>
        <w:t>Заказчик вправе:</w:t>
      </w:r>
    </w:p>
    <w:p w14:paraId="6B2E2154" w14:textId="77777777" w:rsidR="00187664" w:rsidRPr="00DB05B8" w:rsidRDefault="00187664" w:rsidP="00187664">
      <w:pPr>
        <w:pStyle w:val="ad"/>
        <w:tabs>
          <w:tab w:val="left" w:pos="709"/>
        </w:tabs>
        <w:spacing w:after="0" w:line="240" w:lineRule="auto"/>
        <w:ind w:left="0" w:firstLine="567"/>
        <w:jc w:val="both"/>
        <w:rPr>
          <w:rFonts w:ascii="Times New Roman" w:hAnsi="Times New Roman"/>
          <w:sz w:val="24"/>
          <w:szCs w:val="24"/>
          <w:lang w:eastAsia="ru-RU"/>
        </w:rPr>
      </w:pPr>
      <w:r w:rsidRPr="00DB05B8">
        <w:rPr>
          <w:rFonts w:ascii="Times New Roman" w:hAnsi="Times New Roman"/>
          <w:sz w:val="24"/>
          <w:szCs w:val="24"/>
          <w:lang w:eastAsia="ru-RU"/>
        </w:rPr>
        <w:t>4.2.14.  Контролировать исполнение Подрядчиком всех видов Работ в любое время в течение всего периода их выполнения; определять соответствие выполненных Работ требованиям нормативно-технической документации и условиям Договора.</w:t>
      </w:r>
    </w:p>
    <w:p w14:paraId="6B2E2155" w14:textId="7B167FB0" w:rsidR="00187664" w:rsidRPr="00DB05B8" w:rsidRDefault="00187664" w:rsidP="00187664">
      <w:pPr>
        <w:pStyle w:val="ad"/>
        <w:tabs>
          <w:tab w:val="left" w:pos="709"/>
        </w:tabs>
        <w:spacing w:after="0" w:line="240" w:lineRule="auto"/>
        <w:ind w:left="0" w:firstLine="567"/>
        <w:jc w:val="both"/>
        <w:rPr>
          <w:rFonts w:ascii="Times New Roman" w:hAnsi="Times New Roman"/>
          <w:sz w:val="24"/>
          <w:szCs w:val="24"/>
          <w:lang w:eastAsia="ru-RU"/>
        </w:rPr>
      </w:pPr>
      <w:r w:rsidRPr="00DB05B8">
        <w:rPr>
          <w:rFonts w:ascii="Times New Roman" w:hAnsi="Times New Roman"/>
          <w:sz w:val="24"/>
          <w:szCs w:val="24"/>
          <w:lang w:eastAsia="ru-RU"/>
        </w:rPr>
        <w:t>4.2.15</w:t>
      </w:r>
      <w:r w:rsidR="00AD6F39">
        <w:rPr>
          <w:rFonts w:ascii="Times New Roman" w:hAnsi="Times New Roman"/>
          <w:sz w:val="24"/>
          <w:szCs w:val="24"/>
          <w:lang w:eastAsia="ru-RU"/>
        </w:rPr>
        <w:t xml:space="preserve">. </w:t>
      </w:r>
      <w:r w:rsidRPr="00DB05B8">
        <w:rPr>
          <w:rFonts w:ascii="Times New Roman" w:hAnsi="Times New Roman"/>
          <w:sz w:val="24"/>
          <w:szCs w:val="24"/>
          <w:lang w:eastAsia="ru-RU"/>
        </w:rPr>
        <w:t xml:space="preserve">Проверять деятельность Подрядчика в части соблюдения им требований природоохранного законодательства, Системы экологического менеджмента (СЭМ) и санитарного состояния территории. </w:t>
      </w:r>
    </w:p>
    <w:p w14:paraId="6B2E2156" w14:textId="77777777" w:rsidR="00187664" w:rsidRPr="00DB05B8" w:rsidRDefault="00187664" w:rsidP="00187664">
      <w:pPr>
        <w:pStyle w:val="ad"/>
        <w:tabs>
          <w:tab w:val="left" w:pos="709"/>
        </w:tabs>
        <w:spacing w:after="0" w:line="240" w:lineRule="auto"/>
        <w:ind w:left="0" w:firstLine="567"/>
        <w:jc w:val="both"/>
        <w:rPr>
          <w:rFonts w:ascii="Times New Roman" w:hAnsi="Times New Roman"/>
          <w:sz w:val="24"/>
          <w:szCs w:val="24"/>
          <w:lang w:eastAsia="ru-RU"/>
        </w:rPr>
      </w:pPr>
      <w:r w:rsidRPr="00DB05B8">
        <w:rPr>
          <w:rFonts w:ascii="Times New Roman" w:hAnsi="Times New Roman"/>
          <w:sz w:val="24"/>
          <w:szCs w:val="24"/>
          <w:lang w:eastAsia="ru-RU"/>
        </w:rPr>
        <w:t>4.2.16.  Заказчик вправе осуществлять входной контроль оборудования и материалов, используемых Подрядчиком для выполнения Работ по настоящему Договору.</w:t>
      </w:r>
    </w:p>
    <w:p w14:paraId="6B2E2158" w14:textId="77777777" w:rsidR="00187664" w:rsidRPr="00DB05B8" w:rsidRDefault="00187664" w:rsidP="00187664">
      <w:pPr>
        <w:ind w:firstLine="709"/>
        <w:jc w:val="both"/>
        <w:rPr>
          <w:b/>
          <w:noProof/>
          <w:sz w:val="24"/>
          <w:szCs w:val="24"/>
        </w:rPr>
      </w:pPr>
      <w:r w:rsidRPr="00DB05B8">
        <w:rPr>
          <w:b/>
          <w:noProof/>
          <w:sz w:val="24"/>
          <w:szCs w:val="24"/>
        </w:rPr>
        <w:lastRenderedPageBreak/>
        <w:t>4.3. Подрядчик обязуется:</w:t>
      </w:r>
    </w:p>
    <w:p w14:paraId="6B2E2159" w14:textId="77777777" w:rsidR="00187664" w:rsidRPr="00DB05B8" w:rsidRDefault="00187664" w:rsidP="00187664">
      <w:pPr>
        <w:numPr>
          <w:ilvl w:val="2"/>
          <w:numId w:val="9"/>
        </w:numPr>
        <w:tabs>
          <w:tab w:val="left" w:pos="1276"/>
        </w:tabs>
        <w:ind w:left="0" w:firstLine="567"/>
        <w:jc w:val="both"/>
        <w:rPr>
          <w:i/>
          <w:sz w:val="24"/>
          <w:szCs w:val="24"/>
        </w:rPr>
      </w:pPr>
      <w:r w:rsidRPr="00DB05B8">
        <w:rPr>
          <w:i/>
          <w:noProof/>
          <w:sz w:val="24"/>
          <w:szCs w:val="24"/>
        </w:rPr>
        <w:t>Принять от Заказчика по акту Строительную площадку до начала производства Работ.</w:t>
      </w:r>
    </w:p>
    <w:p w14:paraId="6B2E215A" w14:textId="77777777" w:rsidR="00187664" w:rsidRPr="00DB05B8" w:rsidRDefault="00187664" w:rsidP="00187664">
      <w:pPr>
        <w:tabs>
          <w:tab w:val="left" w:pos="1560"/>
        </w:tabs>
        <w:ind w:firstLine="567"/>
        <w:jc w:val="both"/>
        <w:rPr>
          <w:i/>
          <w:noProof/>
          <w:sz w:val="24"/>
          <w:szCs w:val="24"/>
        </w:rPr>
      </w:pPr>
      <w:r w:rsidRPr="00DB05B8">
        <w:rPr>
          <w:i/>
          <w:noProof/>
          <w:sz w:val="24"/>
          <w:szCs w:val="24"/>
        </w:rPr>
        <w:t>Выполнить все работы по обустройству и надлежащему содержанию Строительной площадки, монтажу временных строений и сооружений, установке освещения, сооружению и подключению временных инженерных сетей, ограждению строительной площадки.</w:t>
      </w:r>
    </w:p>
    <w:p w14:paraId="6B2E215B" w14:textId="77777777" w:rsidR="00187664" w:rsidRPr="00DB05B8" w:rsidRDefault="00187664" w:rsidP="00187664">
      <w:pPr>
        <w:tabs>
          <w:tab w:val="left" w:pos="709"/>
        </w:tabs>
        <w:ind w:firstLine="567"/>
        <w:jc w:val="both"/>
        <w:rPr>
          <w:i/>
          <w:noProof/>
          <w:sz w:val="24"/>
          <w:szCs w:val="24"/>
        </w:rPr>
      </w:pPr>
      <w:r w:rsidRPr="00DB05B8">
        <w:rPr>
          <w:i/>
          <w:noProof/>
          <w:sz w:val="24"/>
          <w:szCs w:val="24"/>
        </w:rPr>
        <w:tab/>
        <w:t>Обеспечить уборку прилегающей к Строительной площадке пятиметровой зоны, чистоту выезжающего транспорта, содержать в исправном состоянии ограждения.</w:t>
      </w:r>
    </w:p>
    <w:p w14:paraId="6B2E215C" w14:textId="77777777" w:rsidR="00187664" w:rsidRPr="00DB05B8" w:rsidRDefault="00187664" w:rsidP="00187664">
      <w:pPr>
        <w:numPr>
          <w:ilvl w:val="2"/>
          <w:numId w:val="9"/>
        </w:numPr>
        <w:tabs>
          <w:tab w:val="left" w:pos="1276"/>
        </w:tabs>
        <w:ind w:left="0" w:firstLine="567"/>
        <w:jc w:val="both"/>
        <w:rPr>
          <w:noProof/>
          <w:sz w:val="24"/>
          <w:szCs w:val="24"/>
        </w:rPr>
      </w:pPr>
      <w:r w:rsidRPr="00DB05B8">
        <w:rPr>
          <w:noProof/>
          <w:sz w:val="24"/>
          <w:szCs w:val="24"/>
        </w:rPr>
        <w:t xml:space="preserve">Поставить Оборудование в сроки согласованные сторонами в настоящем Договоре. </w:t>
      </w:r>
    </w:p>
    <w:p w14:paraId="6B2E215D" w14:textId="6755C3D2" w:rsidR="00187664" w:rsidRPr="00DB05B8" w:rsidRDefault="00187664" w:rsidP="00187664">
      <w:pPr>
        <w:numPr>
          <w:ilvl w:val="2"/>
          <w:numId w:val="9"/>
        </w:numPr>
        <w:tabs>
          <w:tab w:val="left" w:pos="1276"/>
        </w:tabs>
        <w:ind w:left="0" w:firstLine="567"/>
        <w:jc w:val="both"/>
        <w:rPr>
          <w:i/>
          <w:noProof/>
          <w:sz w:val="24"/>
          <w:szCs w:val="24"/>
        </w:rPr>
      </w:pPr>
      <w:r w:rsidRPr="00DB05B8">
        <w:rPr>
          <w:noProof/>
          <w:sz w:val="24"/>
          <w:szCs w:val="24"/>
        </w:rPr>
        <w:t>Выполнить Работы по настоящему Договору собственными и/или  привлечёнными на основании  письменного согласования с Заказчиком силами, средствами и из своих материалов надлежащего качества (иждивением Подрядчика) в соответствии с обязательными нормами и правилами, установленными соответствующими ведомственными правилами и инструкциями, в сроки, установленные Договором.</w:t>
      </w:r>
      <w:r w:rsidRPr="00DB05B8">
        <w:rPr>
          <w:i/>
          <w:noProof/>
          <w:sz w:val="24"/>
          <w:szCs w:val="24"/>
        </w:rPr>
        <w:t xml:space="preserve"> По соглашению Сторон Работы могут выполняться из материалов Заказчика. </w:t>
      </w:r>
    </w:p>
    <w:p w14:paraId="6B2E215E" w14:textId="604643F3" w:rsidR="00187664" w:rsidRPr="00DB05B8" w:rsidRDefault="00187664" w:rsidP="00187664">
      <w:pPr>
        <w:numPr>
          <w:ilvl w:val="2"/>
          <w:numId w:val="9"/>
        </w:numPr>
        <w:tabs>
          <w:tab w:val="left" w:pos="1418"/>
        </w:tabs>
        <w:ind w:left="0" w:firstLine="567"/>
        <w:jc w:val="both"/>
        <w:rPr>
          <w:i/>
          <w:sz w:val="24"/>
          <w:szCs w:val="24"/>
        </w:rPr>
      </w:pPr>
      <w:r w:rsidRPr="00DB05B8">
        <w:rPr>
          <w:i/>
          <w:sz w:val="24"/>
          <w:szCs w:val="24"/>
        </w:rPr>
        <w:t>В случае если работы выполняются из материалов Заказчика, Подрядчик обязуется  надлежащим образом осуществлять приемку материалов, предоставленных Заказчиком. При обнаружении непригодности или недоброкачественности предоставленных Заказчиком материалов немедленно предупреждать Заказчика и до получения от него указаний приостановить выполнение Работ. Подрядчик обязуется использовать предоставленные Заказчиком материалы экономно и расчетливо, после окончания Работ представить Заказчику отчет о расходовании материалов, а также возвратить их остатки</w:t>
      </w:r>
      <w:r w:rsidR="00EC4903">
        <w:rPr>
          <w:i/>
          <w:sz w:val="24"/>
          <w:szCs w:val="24"/>
        </w:rPr>
        <w:t>,</w:t>
      </w:r>
      <w:r w:rsidRPr="00DB05B8">
        <w:rPr>
          <w:i/>
          <w:sz w:val="24"/>
          <w:szCs w:val="24"/>
        </w:rPr>
        <w:t xml:space="preserve"> либо с согласия Заказчика уменьшить стоимость Работ с учетом стоимости остающихся у Подрядчика неиспользованных материалов.</w:t>
      </w:r>
    </w:p>
    <w:p w14:paraId="6B2E215F" w14:textId="0FC40515" w:rsidR="00187664" w:rsidRPr="00DB05B8" w:rsidRDefault="00187664" w:rsidP="00187664">
      <w:pPr>
        <w:numPr>
          <w:ilvl w:val="2"/>
          <w:numId w:val="9"/>
        </w:numPr>
        <w:tabs>
          <w:tab w:val="left" w:pos="1418"/>
        </w:tabs>
        <w:ind w:left="0" w:firstLine="567"/>
        <w:jc w:val="both"/>
        <w:rPr>
          <w:sz w:val="24"/>
          <w:szCs w:val="24"/>
        </w:rPr>
      </w:pPr>
      <w:r w:rsidRPr="00DB05B8">
        <w:rPr>
          <w:i/>
          <w:sz w:val="24"/>
          <w:szCs w:val="24"/>
        </w:rPr>
        <w:t>Обязуется передать Заказчику демонтированное в ходе выполнения Работ Оборудование и материалы в установленном порядке по согласованному Сторонами перечню.</w:t>
      </w:r>
    </w:p>
    <w:p w14:paraId="6B2E2160" w14:textId="77777777" w:rsidR="00187664" w:rsidRPr="00DB05B8" w:rsidRDefault="00187664" w:rsidP="00187664">
      <w:pPr>
        <w:numPr>
          <w:ilvl w:val="2"/>
          <w:numId w:val="9"/>
        </w:numPr>
        <w:tabs>
          <w:tab w:val="left" w:pos="1418"/>
        </w:tabs>
        <w:ind w:left="0" w:firstLine="567"/>
        <w:jc w:val="both"/>
        <w:rPr>
          <w:sz w:val="24"/>
          <w:szCs w:val="24"/>
        </w:rPr>
      </w:pPr>
      <w:r w:rsidRPr="00DB05B8">
        <w:rPr>
          <w:sz w:val="24"/>
          <w:szCs w:val="24"/>
        </w:rPr>
        <w:t xml:space="preserve">Своими силами и средствами обеспечивать получение всех необходимых свидетельств о допуске к соответствующим видам работ, разрешений и лицензий на право производства Работ и услуг, требуемых в соответствии с законодательством Российской Федерации и субъекта Российской Федерации, в том числе разрешения и согласования, связанные с использованием иностранной рабочей силы. В случае наложения на Заказчика административного взыскания и/или производства последним вынужденных расходов по исполнению предписаний надзорных органов в связи с неисполнением Подрядчиком норм действующего законодательства, Подрядчик обязан в срок не более 5 (Пяти) дней возместить  Заказчику расходы в полном объеме, </w:t>
      </w:r>
      <w:r w:rsidRPr="00DB05B8">
        <w:rPr>
          <w:i/>
          <w:sz w:val="24"/>
          <w:szCs w:val="24"/>
        </w:rPr>
        <w:t>а также все причиненные в данной связи убытки</w:t>
      </w:r>
      <w:r w:rsidRPr="00DB05B8">
        <w:rPr>
          <w:sz w:val="24"/>
          <w:szCs w:val="24"/>
        </w:rPr>
        <w:t>.</w:t>
      </w:r>
    </w:p>
    <w:p w14:paraId="6B2E2161" w14:textId="3951D80B" w:rsidR="00187664" w:rsidRPr="00DB05B8" w:rsidRDefault="00187664" w:rsidP="00187664">
      <w:pPr>
        <w:numPr>
          <w:ilvl w:val="2"/>
          <w:numId w:val="9"/>
        </w:numPr>
        <w:tabs>
          <w:tab w:val="left" w:pos="1418"/>
        </w:tabs>
        <w:ind w:left="0" w:firstLine="567"/>
        <w:jc w:val="both"/>
        <w:rPr>
          <w:sz w:val="24"/>
          <w:szCs w:val="24"/>
        </w:rPr>
      </w:pPr>
      <w:r w:rsidRPr="00DB05B8">
        <w:rPr>
          <w:sz w:val="24"/>
          <w:szCs w:val="24"/>
        </w:rPr>
        <w:t>Подрядчик обязан  при привлечении субподрядчика в соответствии с п.1.</w:t>
      </w:r>
      <w:r w:rsidR="00F2675B">
        <w:rPr>
          <w:sz w:val="24"/>
          <w:szCs w:val="24"/>
        </w:rPr>
        <w:t>6.</w:t>
      </w:r>
      <w:r w:rsidRPr="00DB05B8">
        <w:rPr>
          <w:sz w:val="24"/>
          <w:szCs w:val="24"/>
        </w:rPr>
        <w:t xml:space="preserve"> настоящего Договора включать в договор с ним условия об обязанности субподрядчика выполнить работу лично (без привлечения субподрядчиков).</w:t>
      </w:r>
    </w:p>
    <w:p w14:paraId="6B2E2162" w14:textId="5925408B" w:rsidR="00187664" w:rsidRPr="00DB05B8" w:rsidRDefault="00187664" w:rsidP="00187664">
      <w:pPr>
        <w:tabs>
          <w:tab w:val="left" w:pos="709"/>
        </w:tabs>
        <w:ind w:firstLine="567"/>
        <w:jc w:val="both"/>
        <w:rPr>
          <w:sz w:val="24"/>
          <w:szCs w:val="24"/>
        </w:rPr>
      </w:pPr>
      <w:r w:rsidRPr="00DB05B8">
        <w:rPr>
          <w:sz w:val="24"/>
          <w:szCs w:val="24"/>
        </w:rPr>
        <w:t>В случае привлечения субподрядчика Подрядчик в полном объеме отвечает перед Заказчиком за надлежащее выполнение субподрядчиком Работ по настоящему Договору.</w:t>
      </w:r>
    </w:p>
    <w:p w14:paraId="6B2E2163" w14:textId="77777777" w:rsidR="00187664" w:rsidRPr="00DB05B8" w:rsidRDefault="00187664" w:rsidP="00187664">
      <w:pPr>
        <w:tabs>
          <w:tab w:val="left" w:pos="709"/>
        </w:tabs>
        <w:ind w:firstLine="567"/>
        <w:jc w:val="both"/>
        <w:rPr>
          <w:sz w:val="24"/>
          <w:szCs w:val="24"/>
        </w:rPr>
      </w:pPr>
      <w:r w:rsidRPr="00DB05B8">
        <w:rPr>
          <w:sz w:val="24"/>
          <w:szCs w:val="24"/>
        </w:rPr>
        <w:t xml:space="preserve"> Подрядчик вправе привлекать к исполнению Договора субподрядчиков только при условии согласования привлекаемых лиц с Заказчиком.</w:t>
      </w:r>
    </w:p>
    <w:p w14:paraId="6B2E2164" w14:textId="77777777" w:rsidR="00187664" w:rsidRPr="00DB05B8" w:rsidRDefault="00187664" w:rsidP="00187664">
      <w:pPr>
        <w:tabs>
          <w:tab w:val="left" w:pos="709"/>
        </w:tabs>
        <w:ind w:firstLine="567"/>
        <w:jc w:val="both"/>
        <w:rPr>
          <w:sz w:val="24"/>
          <w:szCs w:val="24"/>
        </w:rPr>
      </w:pPr>
      <w:r w:rsidRPr="00DB05B8">
        <w:rPr>
          <w:sz w:val="24"/>
          <w:szCs w:val="24"/>
        </w:rPr>
        <w:t>Согласование субподрядчика или поставщика материалов Заказчиком не освобождает Подрядчика от ответственности перед Заказчиком за действия такого субподрядчика или качество приобретенных материалов.</w:t>
      </w:r>
    </w:p>
    <w:p w14:paraId="6B2E2165" w14:textId="77777777" w:rsidR="00187664" w:rsidRPr="00DB05B8" w:rsidRDefault="00187664" w:rsidP="00187664">
      <w:pPr>
        <w:tabs>
          <w:tab w:val="left" w:pos="709"/>
        </w:tabs>
        <w:ind w:firstLine="567"/>
        <w:jc w:val="both"/>
        <w:rPr>
          <w:i/>
          <w:sz w:val="24"/>
          <w:szCs w:val="24"/>
        </w:rPr>
      </w:pPr>
      <w:r w:rsidRPr="00DB05B8">
        <w:rPr>
          <w:sz w:val="24"/>
          <w:szCs w:val="24"/>
        </w:rPr>
        <w:tab/>
      </w:r>
      <w:r w:rsidRPr="00DB05B8">
        <w:rPr>
          <w:i/>
          <w:sz w:val="24"/>
          <w:szCs w:val="24"/>
        </w:rPr>
        <w:t>Порядок привлечения Подрядчиком  субподрядчиков:</w:t>
      </w:r>
    </w:p>
    <w:p w14:paraId="6B2E2166" w14:textId="77777777" w:rsidR="00187664" w:rsidRPr="00DB05B8" w:rsidRDefault="00187664" w:rsidP="00187664">
      <w:pPr>
        <w:tabs>
          <w:tab w:val="left" w:pos="709"/>
        </w:tabs>
        <w:ind w:firstLine="567"/>
        <w:jc w:val="both"/>
        <w:rPr>
          <w:i/>
          <w:sz w:val="24"/>
          <w:szCs w:val="24"/>
        </w:rPr>
      </w:pPr>
      <w:r w:rsidRPr="00DB05B8">
        <w:rPr>
          <w:i/>
          <w:sz w:val="24"/>
          <w:szCs w:val="24"/>
        </w:rPr>
        <w:t xml:space="preserve">Подрядчик направляет Ответственному лицу Заказчика  письмо о получении согласия на заключение договора и привлечение субподрядчика, в котором указывает наименование привлекаемого лица, а также прилагает проект договора с ним и комплект следующих документов (нотариально заверенные копии свидетельства о государственной регистрации юридического лица, свидетельства о постановке на учет в налоговом органе, устава, </w:t>
      </w:r>
      <w:r w:rsidRPr="00DB05B8">
        <w:rPr>
          <w:i/>
          <w:sz w:val="24"/>
          <w:szCs w:val="24"/>
        </w:rPr>
        <w:lastRenderedPageBreak/>
        <w:t>протокола (решения) о назначении единоличного исполнительного органа, а также оригинал выписки из ЕГРЮЛ, выданную не позднее чем за 15 дней до даты ее представления Заказчику, бухгалтерский баланс на последнюю отчетную дату и два предшествующих года);</w:t>
      </w:r>
    </w:p>
    <w:p w14:paraId="6B2E2167" w14:textId="0529E8CB" w:rsidR="00187664" w:rsidRPr="00DB05B8" w:rsidRDefault="00187664" w:rsidP="00187664">
      <w:pPr>
        <w:tabs>
          <w:tab w:val="left" w:pos="709"/>
        </w:tabs>
        <w:ind w:firstLine="567"/>
        <w:jc w:val="both"/>
        <w:rPr>
          <w:i/>
          <w:sz w:val="24"/>
          <w:szCs w:val="24"/>
        </w:rPr>
      </w:pPr>
      <w:r w:rsidRPr="00DB05B8">
        <w:rPr>
          <w:i/>
          <w:sz w:val="24"/>
          <w:szCs w:val="24"/>
        </w:rPr>
        <w:t>Ответственное лицо Заказчика в течение 5 рабочих дней осуществляет проверку представленных документов. По результатам проведенной проверки Ответственное лицо Заказчика принимает решение о привлечении лица в качестве субподрядчика, либо об отказе в таком привлечении. Ответственное лицо Заказчика также вправе запросить у Подрядчика дополнительные сведения и документы и принять указанные в настоящем подпункте решения только после получения ответа на свой запрос;</w:t>
      </w:r>
    </w:p>
    <w:p w14:paraId="6B2E2168" w14:textId="7EC71B70" w:rsidR="00187664" w:rsidRPr="00DB05B8" w:rsidRDefault="00187664" w:rsidP="00187664">
      <w:pPr>
        <w:tabs>
          <w:tab w:val="left" w:pos="709"/>
        </w:tabs>
        <w:ind w:firstLine="567"/>
        <w:jc w:val="both"/>
        <w:rPr>
          <w:i/>
          <w:sz w:val="24"/>
          <w:szCs w:val="24"/>
        </w:rPr>
      </w:pPr>
      <w:r w:rsidRPr="00DB05B8">
        <w:rPr>
          <w:i/>
          <w:sz w:val="24"/>
          <w:szCs w:val="24"/>
        </w:rPr>
        <w:t xml:space="preserve">О принятом решении Ответственное лицо Заказчика уведомляет Подрядчика не позднее </w:t>
      </w:r>
      <w:r w:rsidR="00122E7E">
        <w:rPr>
          <w:i/>
          <w:sz w:val="24"/>
          <w:szCs w:val="24"/>
        </w:rPr>
        <w:t xml:space="preserve">10 </w:t>
      </w:r>
      <w:r w:rsidRPr="00DB05B8">
        <w:rPr>
          <w:i/>
          <w:sz w:val="24"/>
          <w:szCs w:val="24"/>
        </w:rPr>
        <w:t>рабочих дней после принятия соответствующего решения.</w:t>
      </w:r>
    </w:p>
    <w:p w14:paraId="6B2E2169" w14:textId="68884CE8" w:rsidR="00187664" w:rsidRPr="00DB05B8" w:rsidRDefault="00187664" w:rsidP="00187664">
      <w:pPr>
        <w:tabs>
          <w:tab w:val="left" w:pos="709"/>
        </w:tabs>
        <w:ind w:firstLine="567"/>
        <w:jc w:val="both"/>
        <w:rPr>
          <w:i/>
          <w:sz w:val="24"/>
          <w:szCs w:val="24"/>
        </w:rPr>
      </w:pPr>
      <w:r w:rsidRPr="00DB05B8">
        <w:rPr>
          <w:i/>
          <w:sz w:val="24"/>
          <w:szCs w:val="24"/>
        </w:rPr>
        <w:t>Субподрядчик должен</w:t>
      </w:r>
      <w:r w:rsidR="00D05C99">
        <w:rPr>
          <w:i/>
          <w:sz w:val="24"/>
          <w:szCs w:val="24"/>
        </w:rPr>
        <w:t xml:space="preserve"> </w:t>
      </w:r>
      <w:r w:rsidRPr="00DB05B8">
        <w:rPr>
          <w:i/>
          <w:sz w:val="24"/>
          <w:szCs w:val="24"/>
        </w:rPr>
        <w:t>иметь необходимые лицензии, разрешения и свидетельства о допуске к соответствующим видам работ.</w:t>
      </w:r>
    </w:p>
    <w:p w14:paraId="6B2E216A" w14:textId="77777777" w:rsidR="00187664" w:rsidRPr="00DB05B8" w:rsidRDefault="00187664" w:rsidP="00187664">
      <w:pPr>
        <w:tabs>
          <w:tab w:val="left" w:pos="709"/>
        </w:tabs>
        <w:ind w:firstLine="567"/>
        <w:jc w:val="both"/>
        <w:rPr>
          <w:i/>
          <w:sz w:val="24"/>
          <w:szCs w:val="24"/>
        </w:rPr>
      </w:pPr>
      <w:r w:rsidRPr="00DB05B8">
        <w:rPr>
          <w:i/>
          <w:sz w:val="24"/>
          <w:szCs w:val="24"/>
        </w:rPr>
        <w:t>Подрядчик обязан  уведомлять  Заказчика о наименовании и юридическом адресе третьего лица,  привлеченного с согласия Заказчика для выполнения Работ по Договору,  а также  объеме обязательств третьего лица, выполняемого по каждому из договоров субподряда. Обеспечить надлежащее исполнение обязательств третьих лиц по таким договорам.</w:t>
      </w:r>
    </w:p>
    <w:p w14:paraId="6B2E216B" w14:textId="77777777" w:rsidR="00187664" w:rsidRPr="00DB05B8" w:rsidRDefault="00187664" w:rsidP="00187664">
      <w:pPr>
        <w:tabs>
          <w:tab w:val="left" w:pos="709"/>
        </w:tabs>
        <w:ind w:firstLine="567"/>
        <w:jc w:val="both"/>
        <w:rPr>
          <w:i/>
          <w:sz w:val="24"/>
          <w:szCs w:val="24"/>
        </w:rPr>
      </w:pPr>
      <w:r w:rsidRPr="00DB05B8">
        <w:rPr>
          <w:i/>
          <w:sz w:val="24"/>
          <w:szCs w:val="24"/>
        </w:rPr>
        <w:t>Установленная в договоре с субподрядчиком или поставщиком цена работ или материалов не должна превышать стоимость соответствующих работ и материалов, указанных в Сметной документации. При несоблюдении указанного положения, Подрядчик за свой счет компенсирует удорожание стоимости выполнения работ или материалов по сравнению со стоимостью, предусмотренной Сметной документацией.</w:t>
      </w:r>
    </w:p>
    <w:p w14:paraId="6B2E216C" w14:textId="1698F9D7" w:rsidR="00187664" w:rsidRPr="00DB05B8" w:rsidRDefault="00187664" w:rsidP="00187664">
      <w:pPr>
        <w:numPr>
          <w:ilvl w:val="2"/>
          <w:numId w:val="9"/>
        </w:numPr>
        <w:tabs>
          <w:tab w:val="left" w:pos="1418"/>
        </w:tabs>
        <w:ind w:left="0" w:firstLine="567"/>
        <w:jc w:val="both"/>
        <w:rPr>
          <w:sz w:val="24"/>
          <w:szCs w:val="24"/>
        </w:rPr>
      </w:pPr>
      <w:r w:rsidRPr="00DB05B8">
        <w:rPr>
          <w:sz w:val="24"/>
          <w:szCs w:val="24"/>
        </w:rPr>
        <w:t>Подрядчик не имеет права передавать третьим лицам (за исключением своих законных правопреемников и других случаев, установленных Законом) права по настоящему Договору без заключения дополнительного соглашения и обязанности без письменного разрешения Заказчика. Нарушение данного положения предоставляет Заказчику право взыскания штрафа согласно пункту 9.</w:t>
      </w:r>
      <w:r w:rsidR="00EC4903">
        <w:rPr>
          <w:sz w:val="24"/>
          <w:szCs w:val="24"/>
        </w:rPr>
        <w:t>10</w:t>
      </w:r>
      <w:r w:rsidRPr="00DB05B8">
        <w:rPr>
          <w:sz w:val="24"/>
          <w:szCs w:val="24"/>
        </w:rPr>
        <w:t xml:space="preserve"> Договора и расторжения Договора.</w:t>
      </w:r>
    </w:p>
    <w:p w14:paraId="6B2E216D" w14:textId="77777777" w:rsidR="00187664" w:rsidRPr="00DB05B8" w:rsidRDefault="00187664" w:rsidP="00187664">
      <w:pPr>
        <w:numPr>
          <w:ilvl w:val="2"/>
          <w:numId w:val="9"/>
        </w:numPr>
        <w:tabs>
          <w:tab w:val="left" w:pos="1418"/>
        </w:tabs>
        <w:ind w:left="0" w:firstLine="567"/>
        <w:jc w:val="both"/>
        <w:rPr>
          <w:sz w:val="24"/>
          <w:szCs w:val="24"/>
        </w:rPr>
      </w:pPr>
      <w:r w:rsidRPr="00DB05B8">
        <w:rPr>
          <w:sz w:val="24"/>
          <w:szCs w:val="24"/>
        </w:rPr>
        <w:t>Нести полную ответственность до момента передачи результата Работ Заказчику за сохранность Оборудования, изделий, конструкций и материалов, в случае их предоставления Заказчиком.</w:t>
      </w:r>
    </w:p>
    <w:p w14:paraId="6B2E216E" w14:textId="05B56EBF" w:rsidR="00187664" w:rsidRPr="00DB05B8" w:rsidRDefault="00187664" w:rsidP="00187664">
      <w:pPr>
        <w:numPr>
          <w:ilvl w:val="2"/>
          <w:numId w:val="9"/>
        </w:numPr>
        <w:tabs>
          <w:tab w:val="left" w:pos="1418"/>
        </w:tabs>
        <w:ind w:left="0" w:firstLine="567"/>
        <w:jc w:val="both"/>
        <w:rPr>
          <w:sz w:val="24"/>
          <w:szCs w:val="24"/>
        </w:rPr>
      </w:pPr>
      <w:r w:rsidRPr="00DB05B8">
        <w:rPr>
          <w:sz w:val="24"/>
          <w:szCs w:val="24"/>
        </w:rPr>
        <w:t xml:space="preserve">Соблюдать при осуществлении Работ требования законов и иных правовых нормативных актов  по охране труда, промышленной безопасности и охране окружающей среды. Подрядчик несёт ответственность за нарушение указанных требований в соответствии с действующим законодательством Российской Федерации </w:t>
      </w:r>
      <w:r w:rsidRPr="00DB05B8">
        <w:rPr>
          <w:i/>
          <w:sz w:val="24"/>
          <w:szCs w:val="24"/>
        </w:rPr>
        <w:t>и Приложением №</w:t>
      </w:r>
      <w:r w:rsidR="00122E7E">
        <w:rPr>
          <w:i/>
          <w:sz w:val="24"/>
          <w:szCs w:val="24"/>
        </w:rPr>
        <w:t>6</w:t>
      </w:r>
      <w:r w:rsidRPr="00DB05B8">
        <w:rPr>
          <w:i/>
          <w:sz w:val="24"/>
          <w:szCs w:val="24"/>
        </w:rPr>
        <w:t xml:space="preserve">  к настоящему Договору</w:t>
      </w:r>
      <w:r w:rsidRPr="00DB05B8">
        <w:rPr>
          <w:sz w:val="24"/>
          <w:szCs w:val="24"/>
        </w:rPr>
        <w:t>.</w:t>
      </w:r>
    </w:p>
    <w:p w14:paraId="6B2E216F" w14:textId="77777777" w:rsidR="00187664" w:rsidRPr="00DB05B8" w:rsidRDefault="00187664" w:rsidP="00187664">
      <w:pPr>
        <w:numPr>
          <w:ilvl w:val="2"/>
          <w:numId w:val="9"/>
        </w:numPr>
        <w:tabs>
          <w:tab w:val="left" w:pos="1418"/>
        </w:tabs>
        <w:ind w:left="0" w:firstLine="567"/>
        <w:jc w:val="both"/>
        <w:rPr>
          <w:sz w:val="24"/>
          <w:szCs w:val="24"/>
        </w:rPr>
      </w:pPr>
      <w:r w:rsidRPr="00DB05B8">
        <w:rPr>
          <w:sz w:val="24"/>
          <w:szCs w:val="24"/>
        </w:rPr>
        <w:t>Выполнять указания Заказчика, представленные в письменном виде, в том числе о внесении изменений и дополнений в Техническое задание (Приложение №1 к настоящему Договору), если они не противоречат условиям настоящего Договора. В случае если указания Заказчика выходят за рамки предмета настоящего Договора, Стороны подписывают дополнительное соглашение к настоящему Договору, в котором определяют объем требуемых дополнительных работ и условия их оплаты.</w:t>
      </w:r>
    </w:p>
    <w:p w14:paraId="6B2E2170" w14:textId="1C664D5C" w:rsidR="00187664" w:rsidRPr="00DB05B8" w:rsidRDefault="00187664" w:rsidP="00187664">
      <w:pPr>
        <w:numPr>
          <w:ilvl w:val="2"/>
          <w:numId w:val="9"/>
        </w:numPr>
        <w:tabs>
          <w:tab w:val="left" w:pos="1418"/>
        </w:tabs>
        <w:ind w:left="0" w:firstLine="567"/>
        <w:jc w:val="both"/>
        <w:rPr>
          <w:sz w:val="24"/>
          <w:szCs w:val="24"/>
        </w:rPr>
      </w:pPr>
      <w:r w:rsidRPr="00DB05B8">
        <w:rPr>
          <w:sz w:val="24"/>
          <w:szCs w:val="24"/>
        </w:rPr>
        <w:t>Соблюдать при осуществлении Работ требования законов и иных правовых нормативных актов об охране авторских и иных прав на интеллектуальную собственность. Подрядчик несёт ответственность за нарушение указанных требований в соответствии с действующим законодательством Российской Федерации.</w:t>
      </w:r>
    </w:p>
    <w:p w14:paraId="6B2E2171" w14:textId="4FFB3F4A" w:rsidR="00187664" w:rsidRPr="00DB05B8" w:rsidRDefault="00187664" w:rsidP="00187664">
      <w:pPr>
        <w:numPr>
          <w:ilvl w:val="2"/>
          <w:numId w:val="9"/>
        </w:numPr>
        <w:tabs>
          <w:tab w:val="num" w:pos="0"/>
          <w:tab w:val="left" w:pos="1418"/>
        </w:tabs>
        <w:ind w:left="0" w:firstLine="567"/>
        <w:jc w:val="both"/>
        <w:rPr>
          <w:sz w:val="24"/>
          <w:szCs w:val="24"/>
        </w:rPr>
      </w:pPr>
      <w:r w:rsidRPr="00DB05B8">
        <w:rPr>
          <w:sz w:val="24"/>
          <w:szCs w:val="24"/>
        </w:rPr>
        <w:t xml:space="preserve">Подрядчик обязан при исполнении обязательств по Договору выполнять требования действующего законодательства Российской Федерации, а так же  обеспечивать соблюдение своим персоналом и персоналом  привлеченных субподрядных организаций, внутренних правил Заказчика, выполнять требования охраны, службы безопасности, начальника штаба ГО и ЧС и других должностных лиц Заказчика, предъявляемые в пределах их компетенции; соблюдение своим персоналом  и персоналом  привлеченных субподрядных  </w:t>
      </w:r>
      <w:r w:rsidRPr="00DB05B8">
        <w:rPr>
          <w:sz w:val="24"/>
          <w:szCs w:val="24"/>
        </w:rPr>
        <w:lastRenderedPageBreak/>
        <w:t xml:space="preserve">организаций, правил Ростехнадзора РФ и противопожарной безопасности, ПУЭ, в том числе для того, чтобы не допустить своими действиями нарушений нормальной эксплуатации действующего оборудования Заказчика при производстве работ. </w:t>
      </w:r>
    </w:p>
    <w:p w14:paraId="6B2E2172" w14:textId="77777777" w:rsidR="00187664" w:rsidRPr="00DB05B8" w:rsidRDefault="00187664" w:rsidP="00187664">
      <w:pPr>
        <w:numPr>
          <w:ilvl w:val="2"/>
          <w:numId w:val="9"/>
        </w:numPr>
        <w:tabs>
          <w:tab w:val="left" w:pos="1418"/>
        </w:tabs>
        <w:ind w:left="0" w:firstLine="567"/>
        <w:jc w:val="both"/>
        <w:rPr>
          <w:sz w:val="24"/>
          <w:szCs w:val="24"/>
        </w:rPr>
      </w:pPr>
      <w:r w:rsidRPr="00DB05B8">
        <w:rPr>
          <w:sz w:val="24"/>
          <w:szCs w:val="24"/>
        </w:rPr>
        <w:t>Ознакомиться с Экологической политикой Заказчика и требованиями по охране окружающей среды СЭМ; при исполнении обязательств по настоящему договору принимать необходимые меры для соблюдения экологических требований Заказчика и требований СЭМ. Подрядчик несет ответственность за соблюдение требований природоохранного законодательства РФ и СЭМ.</w:t>
      </w:r>
    </w:p>
    <w:p w14:paraId="6B2E2174" w14:textId="77777777" w:rsidR="00187664" w:rsidRPr="00DB05B8" w:rsidRDefault="00187664" w:rsidP="00187664">
      <w:pPr>
        <w:numPr>
          <w:ilvl w:val="2"/>
          <w:numId w:val="9"/>
        </w:numPr>
        <w:tabs>
          <w:tab w:val="left" w:pos="1418"/>
        </w:tabs>
        <w:ind w:left="0" w:firstLine="567"/>
        <w:jc w:val="both"/>
        <w:rPr>
          <w:sz w:val="24"/>
          <w:szCs w:val="24"/>
        </w:rPr>
      </w:pPr>
      <w:r w:rsidRPr="00DB05B8">
        <w:rPr>
          <w:sz w:val="24"/>
          <w:szCs w:val="24"/>
        </w:rPr>
        <w:t xml:space="preserve">Сдать Заказчику выполненные Работы на Объекте с передачей документации и информации, касающейся эксплуатации или иного использования Заказчиком результата Работ. </w:t>
      </w:r>
    </w:p>
    <w:p w14:paraId="6B2E2175" w14:textId="77777777" w:rsidR="00187664" w:rsidRPr="00DB05B8" w:rsidRDefault="00187664" w:rsidP="00187664">
      <w:pPr>
        <w:numPr>
          <w:ilvl w:val="2"/>
          <w:numId w:val="9"/>
        </w:numPr>
        <w:tabs>
          <w:tab w:val="num" w:pos="0"/>
          <w:tab w:val="left" w:pos="1418"/>
        </w:tabs>
        <w:ind w:left="0" w:firstLine="567"/>
        <w:jc w:val="both"/>
        <w:rPr>
          <w:sz w:val="24"/>
          <w:szCs w:val="24"/>
        </w:rPr>
      </w:pPr>
      <w:r w:rsidRPr="00DB05B8">
        <w:rPr>
          <w:sz w:val="24"/>
          <w:szCs w:val="24"/>
        </w:rPr>
        <w:t xml:space="preserve">Вывезти с территории выполнения Работ технику, оборудование, неизрасходованные материалы, принадлежащие Подрядчику, до подписания окончательного Акта о приемке выполненных Работ по настоящему Договору. </w:t>
      </w:r>
    </w:p>
    <w:p w14:paraId="6B2E2176" w14:textId="77777777" w:rsidR="00187664" w:rsidRPr="00DB05B8" w:rsidRDefault="00187664" w:rsidP="00187664">
      <w:pPr>
        <w:numPr>
          <w:ilvl w:val="2"/>
          <w:numId w:val="9"/>
        </w:numPr>
        <w:tabs>
          <w:tab w:val="num" w:pos="0"/>
          <w:tab w:val="left" w:pos="1418"/>
        </w:tabs>
        <w:ind w:left="0" w:firstLine="567"/>
        <w:jc w:val="both"/>
        <w:rPr>
          <w:sz w:val="24"/>
          <w:szCs w:val="24"/>
        </w:rPr>
      </w:pPr>
      <w:r w:rsidRPr="00DB05B8">
        <w:rPr>
          <w:sz w:val="24"/>
          <w:szCs w:val="24"/>
        </w:rPr>
        <w:t>Подрядчик обязан обеспечить вывоз производственных и бытовых отходов, а так же вывоз оборудования и мусора по окончании выполненных работ.</w:t>
      </w:r>
    </w:p>
    <w:p w14:paraId="6B2E2177" w14:textId="77777777" w:rsidR="00187664" w:rsidRPr="00DB05B8" w:rsidRDefault="00187664" w:rsidP="00187664">
      <w:pPr>
        <w:numPr>
          <w:ilvl w:val="2"/>
          <w:numId w:val="9"/>
        </w:numPr>
        <w:tabs>
          <w:tab w:val="num" w:pos="0"/>
          <w:tab w:val="left" w:pos="1418"/>
        </w:tabs>
        <w:ind w:left="0" w:firstLine="567"/>
        <w:jc w:val="both"/>
        <w:rPr>
          <w:sz w:val="24"/>
          <w:szCs w:val="24"/>
        </w:rPr>
      </w:pPr>
      <w:r w:rsidRPr="00DB05B8">
        <w:rPr>
          <w:sz w:val="24"/>
          <w:szCs w:val="24"/>
        </w:rPr>
        <w:t>Немедленно предупредить Заказчика и до получения от него указаний приостановить работу при обнаружении:</w:t>
      </w:r>
    </w:p>
    <w:p w14:paraId="6B2E2178" w14:textId="77777777" w:rsidR="00187664" w:rsidRPr="00DB05B8" w:rsidRDefault="00187664" w:rsidP="00187664">
      <w:pPr>
        <w:tabs>
          <w:tab w:val="left" w:pos="1418"/>
        </w:tabs>
        <w:ind w:firstLine="567"/>
        <w:jc w:val="both"/>
        <w:rPr>
          <w:sz w:val="24"/>
          <w:szCs w:val="24"/>
        </w:rPr>
      </w:pPr>
      <w:r w:rsidRPr="00DB05B8">
        <w:rPr>
          <w:sz w:val="24"/>
          <w:szCs w:val="24"/>
        </w:rPr>
        <w:t xml:space="preserve"> - непригодности или недоброкачественности предоставленных Заказчиком материалов, оборудования, технической документации;</w:t>
      </w:r>
    </w:p>
    <w:p w14:paraId="6B2E2179" w14:textId="77777777" w:rsidR="00187664" w:rsidRPr="00DB05B8" w:rsidRDefault="00187664" w:rsidP="00187664">
      <w:pPr>
        <w:tabs>
          <w:tab w:val="left" w:pos="1418"/>
        </w:tabs>
        <w:ind w:firstLine="567"/>
        <w:jc w:val="both"/>
        <w:rPr>
          <w:sz w:val="24"/>
          <w:szCs w:val="24"/>
        </w:rPr>
      </w:pPr>
      <w:r w:rsidRPr="00DB05B8">
        <w:rPr>
          <w:sz w:val="24"/>
          <w:szCs w:val="24"/>
        </w:rPr>
        <w:t>- возможных неблагоприятных для Заказчика последствий выполнения его указаний о способе исполнения работы,</w:t>
      </w:r>
    </w:p>
    <w:p w14:paraId="6B2E217A" w14:textId="1BB29033" w:rsidR="00187664" w:rsidRPr="00DB05B8" w:rsidRDefault="00187664" w:rsidP="00187664">
      <w:pPr>
        <w:tabs>
          <w:tab w:val="left" w:pos="1418"/>
        </w:tabs>
        <w:ind w:firstLine="567"/>
        <w:jc w:val="both"/>
        <w:rPr>
          <w:sz w:val="24"/>
          <w:szCs w:val="24"/>
        </w:rPr>
      </w:pPr>
      <w:r w:rsidRPr="00DB05B8">
        <w:rPr>
          <w:sz w:val="24"/>
          <w:szCs w:val="24"/>
        </w:rPr>
        <w:t xml:space="preserve"> иных не зависящих от Подрядчика обстоятельств, которые грозят годности или прочности результатов выполняемой работы</w:t>
      </w:r>
      <w:r w:rsidR="00EC4903">
        <w:rPr>
          <w:sz w:val="24"/>
          <w:szCs w:val="24"/>
        </w:rPr>
        <w:t>,</w:t>
      </w:r>
      <w:r w:rsidRPr="00DB05B8">
        <w:rPr>
          <w:sz w:val="24"/>
          <w:szCs w:val="24"/>
        </w:rPr>
        <w:t xml:space="preserve"> либо создают невозможность ее завершения в срок.</w:t>
      </w:r>
    </w:p>
    <w:p w14:paraId="6B2E217B" w14:textId="77777777" w:rsidR="00187664" w:rsidRPr="00DB05B8" w:rsidRDefault="00187664" w:rsidP="00187664">
      <w:pPr>
        <w:numPr>
          <w:ilvl w:val="2"/>
          <w:numId w:val="9"/>
        </w:numPr>
        <w:tabs>
          <w:tab w:val="num" w:pos="0"/>
          <w:tab w:val="left" w:pos="1418"/>
        </w:tabs>
        <w:ind w:left="0" w:firstLine="567"/>
        <w:jc w:val="both"/>
        <w:rPr>
          <w:sz w:val="24"/>
          <w:szCs w:val="24"/>
        </w:rPr>
      </w:pPr>
      <w:r w:rsidRPr="00DB05B8">
        <w:rPr>
          <w:sz w:val="24"/>
          <w:szCs w:val="24"/>
        </w:rPr>
        <w:t xml:space="preserve">Письменно информировать Заказчика о начале приемки отдельных ответственных узлов, конструкций и скрытых работ. </w:t>
      </w:r>
    </w:p>
    <w:p w14:paraId="6B2E217C" w14:textId="77777777" w:rsidR="00187664" w:rsidRPr="00DB05B8" w:rsidRDefault="00187664" w:rsidP="00187664">
      <w:pPr>
        <w:numPr>
          <w:ilvl w:val="2"/>
          <w:numId w:val="9"/>
        </w:numPr>
        <w:tabs>
          <w:tab w:val="num" w:pos="0"/>
          <w:tab w:val="left" w:pos="1418"/>
        </w:tabs>
        <w:ind w:left="0" w:firstLine="567"/>
        <w:jc w:val="both"/>
        <w:rPr>
          <w:sz w:val="24"/>
          <w:szCs w:val="24"/>
        </w:rPr>
      </w:pPr>
      <w:r w:rsidRPr="00DB05B8">
        <w:rPr>
          <w:sz w:val="24"/>
          <w:szCs w:val="24"/>
        </w:rPr>
        <w:t xml:space="preserve">Подрядчик имеет право с письменного согласия Заказчика выполнить Работы досрочно. </w:t>
      </w:r>
    </w:p>
    <w:p w14:paraId="6B2E217D" w14:textId="77777777" w:rsidR="00187664" w:rsidRPr="00DB05B8" w:rsidRDefault="00187664" w:rsidP="00187664">
      <w:pPr>
        <w:numPr>
          <w:ilvl w:val="2"/>
          <w:numId w:val="9"/>
        </w:numPr>
        <w:tabs>
          <w:tab w:val="left" w:pos="1418"/>
        </w:tabs>
        <w:ind w:left="0" w:firstLine="567"/>
        <w:jc w:val="both"/>
        <w:rPr>
          <w:sz w:val="24"/>
          <w:szCs w:val="24"/>
        </w:rPr>
      </w:pPr>
      <w:r w:rsidRPr="00DB05B8">
        <w:rPr>
          <w:sz w:val="24"/>
          <w:szCs w:val="24"/>
        </w:rPr>
        <w:t>Выполнить в полном объеме все обязательства, предусмотренные в других условиях настоящего Договора и дополнительных соглашениях к нему.</w:t>
      </w:r>
    </w:p>
    <w:p w14:paraId="6B2E217E" w14:textId="1F53C023" w:rsidR="00187664" w:rsidRPr="00DB05B8" w:rsidRDefault="00187664" w:rsidP="00187664">
      <w:pPr>
        <w:numPr>
          <w:ilvl w:val="2"/>
          <w:numId w:val="9"/>
        </w:numPr>
        <w:tabs>
          <w:tab w:val="num" w:pos="0"/>
          <w:tab w:val="left" w:pos="1418"/>
        </w:tabs>
        <w:ind w:left="0" w:firstLine="567"/>
        <w:jc w:val="both"/>
        <w:rPr>
          <w:i/>
          <w:sz w:val="24"/>
          <w:szCs w:val="24"/>
        </w:rPr>
      </w:pPr>
      <w:r w:rsidRPr="00DB05B8">
        <w:rPr>
          <w:i/>
          <w:sz w:val="24"/>
          <w:szCs w:val="24"/>
        </w:rPr>
        <w:t xml:space="preserve">Нести риск случайной гибели или случайного повреждения оборудования в период с момента получения оборудования от Заказчика в монтаж до момента подписания Заказчиком акта приемки </w:t>
      </w:r>
      <w:r w:rsidR="00122E7E">
        <w:rPr>
          <w:i/>
          <w:sz w:val="24"/>
          <w:szCs w:val="24"/>
        </w:rPr>
        <w:t>оборудования в эксплуатацию</w:t>
      </w:r>
      <w:r w:rsidRPr="00DB05B8">
        <w:rPr>
          <w:i/>
          <w:sz w:val="24"/>
          <w:szCs w:val="24"/>
        </w:rPr>
        <w:t>.</w:t>
      </w:r>
    </w:p>
    <w:p w14:paraId="6B2E217F" w14:textId="2C52BCD6" w:rsidR="00187664" w:rsidRPr="00DB05B8" w:rsidRDefault="00187664" w:rsidP="00187664">
      <w:pPr>
        <w:numPr>
          <w:ilvl w:val="2"/>
          <w:numId w:val="9"/>
        </w:numPr>
        <w:tabs>
          <w:tab w:val="num" w:pos="0"/>
          <w:tab w:val="left" w:pos="1418"/>
        </w:tabs>
        <w:ind w:left="0" w:firstLine="567"/>
        <w:jc w:val="both"/>
        <w:rPr>
          <w:i/>
          <w:sz w:val="24"/>
          <w:szCs w:val="24"/>
        </w:rPr>
      </w:pPr>
      <w:r w:rsidRPr="00DB05B8">
        <w:rPr>
          <w:i/>
          <w:sz w:val="24"/>
          <w:szCs w:val="24"/>
        </w:rPr>
        <w:t xml:space="preserve">Нести бремя содержания оборудования с момента его сдачи Заказчиком в монтаж до момента подписания Сторонами Акта приемки </w:t>
      </w:r>
      <w:r w:rsidR="00122E7E">
        <w:rPr>
          <w:i/>
          <w:sz w:val="24"/>
          <w:szCs w:val="24"/>
        </w:rPr>
        <w:t>оборудования в эксплуатацию</w:t>
      </w:r>
      <w:r w:rsidRPr="00DB05B8">
        <w:rPr>
          <w:i/>
          <w:sz w:val="24"/>
          <w:szCs w:val="24"/>
        </w:rPr>
        <w:t xml:space="preserve"> (в том числе, обеспечивать надлежащие условия хранения, доставку со склада до места монтажа, в случаях, предусмотренных в технической документации на оборудование заводов-изготовителей по эксплуатации и монтажу оборудования</w:t>
      </w:r>
      <w:r w:rsidR="00EC4903">
        <w:rPr>
          <w:i/>
          <w:sz w:val="24"/>
          <w:szCs w:val="24"/>
        </w:rPr>
        <w:t>,</w:t>
      </w:r>
      <w:r w:rsidRPr="00DB05B8">
        <w:rPr>
          <w:i/>
          <w:sz w:val="24"/>
          <w:szCs w:val="24"/>
        </w:rPr>
        <w:t xml:space="preserve"> производить его смазку и переборку).</w:t>
      </w:r>
    </w:p>
    <w:p w14:paraId="6B2E2180" w14:textId="77777777" w:rsidR="00187664" w:rsidRPr="00451394" w:rsidRDefault="00187664" w:rsidP="00187664">
      <w:pPr>
        <w:numPr>
          <w:ilvl w:val="2"/>
          <w:numId w:val="9"/>
        </w:numPr>
        <w:tabs>
          <w:tab w:val="num" w:pos="0"/>
          <w:tab w:val="left" w:pos="1418"/>
        </w:tabs>
        <w:ind w:left="0" w:firstLine="567"/>
        <w:jc w:val="both"/>
        <w:rPr>
          <w:sz w:val="24"/>
          <w:szCs w:val="24"/>
        </w:rPr>
      </w:pPr>
      <w:r w:rsidRPr="00451394">
        <w:rPr>
          <w:sz w:val="24"/>
          <w:szCs w:val="24"/>
        </w:rPr>
        <w:t>Нести полную ответственность перед Заказчиком за последствия неисполнения или ненадлежащего исполнения обязательств субподрядчиками.</w:t>
      </w:r>
    </w:p>
    <w:p w14:paraId="6B2E2181" w14:textId="77777777" w:rsidR="00187664" w:rsidRPr="00DB05B8" w:rsidRDefault="00187664" w:rsidP="00187664">
      <w:pPr>
        <w:numPr>
          <w:ilvl w:val="2"/>
          <w:numId w:val="9"/>
        </w:numPr>
        <w:tabs>
          <w:tab w:val="num" w:pos="0"/>
          <w:tab w:val="left" w:pos="1418"/>
        </w:tabs>
        <w:ind w:left="0" w:firstLine="567"/>
        <w:jc w:val="both"/>
        <w:rPr>
          <w:sz w:val="24"/>
          <w:szCs w:val="24"/>
        </w:rPr>
      </w:pPr>
      <w:r w:rsidRPr="00DB05B8">
        <w:rPr>
          <w:sz w:val="24"/>
          <w:szCs w:val="24"/>
        </w:rPr>
        <w:t>Нести полную ответственность за сохранность Оборудования, изделий, конструкций и материалов до момента окончания Работ и передачи результата Работ в эксплуатацию Заказчику, подтверждаемых двухсторонними актами, в случае их предоставления Заказчиком. При использовании материалов Заказчика их стоимость не входит в цену Договора и оплате подлежит только стоимость выполненных Работ.</w:t>
      </w:r>
    </w:p>
    <w:p w14:paraId="6B2E2182" w14:textId="77777777" w:rsidR="00187664" w:rsidRPr="00DB05B8" w:rsidRDefault="00187664" w:rsidP="00187664">
      <w:pPr>
        <w:numPr>
          <w:ilvl w:val="2"/>
          <w:numId w:val="9"/>
        </w:numPr>
        <w:tabs>
          <w:tab w:val="num" w:pos="0"/>
          <w:tab w:val="left" w:pos="1418"/>
        </w:tabs>
        <w:ind w:left="0" w:firstLine="567"/>
        <w:jc w:val="both"/>
        <w:rPr>
          <w:sz w:val="24"/>
          <w:szCs w:val="24"/>
        </w:rPr>
      </w:pPr>
      <w:r w:rsidRPr="00DB05B8">
        <w:rPr>
          <w:i/>
          <w:sz w:val="24"/>
          <w:szCs w:val="24"/>
        </w:rPr>
        <w:t xml:space="preserve">Уведомить Заказчика телефонограммой об осуществлении приёмки на его складе демонтированных материалов и оборудования за одни сутки до вывоза их с Объектов. Вывезти на склад и передать Заказчику демонтированные материалы и оборудование по актам. Нести полную ответственность за сохранность демонтированных материалов и оборудования до передачи их Заказчику. Компенсировать Заказчику </w:t>
      </w:r>
      <w:r w:rsidRPr="00DB05B8">
        <w:rPr>
          <w:i/>
          <w:sz w:val="24"/>
          <w:szCs w:val="24"/>
        </w:rPr>
        <w:lastRenderedPageBreak/>
        <w:t>стоимость не переданных демонтированных материалов, в порядке и размере, определяемым отдельным договором между Сторонами.</w:t>
      </w:r>
    </w:p>
    <w:p w14:paraId="6B2E2183" w14:textId="77777777" w:rsidR="00187664" w:rsidRPr="00DB05B8" w:rsidRDefault="00187664" w:rsidP="00187664">
      <w:pPr>
        <w:numPr>
          <w:ilvl w:val="2"/>
          <w:numId w:val="9"/>
        </w:numPr>
        <w:tabs>
          <w:tab w:val="num" w:pos="0"/>
          <w:tab w:val="left" w:pos="1418"/>
        </w:tabs>
        <w:ind w:left="0" w:firstLine="567"/>
        <w:jc w:val="both"/>
        <w:rPr>
          <w:i/>
          <w:sz w:val="24"/>
          <w:szCs w:val="24"/>
        </w:rPr>
      </w:pPr>
      <w:r w:rsidRPr="00DB05B8">
        <w:rPr>
          <w:i/>
          <w:sz w:val="24"/>
          <w:szCs w:val="24"/>
        </w:rPr>
        <w:t>Сдать результат Работ рабочей и иным приемочным комиссиям, передав при этом Заказчику всю документацию, относящуюся к Работам и оборудованию.</w:t>
      </w:r>
    </w:p>
    <w:p w14:paraId="6B2E2184" w14:textId="77777777" w:rsidR="00187664" w:rsidRPr="00DB05B8" w:rsidRDefault="00187664" w:rsidP="00187664">
      <w:pPr>
        <w:numPr>
          <w:ilvl w:val="2"/>
          <w:numId w:val="9"/>
        </w:numPr>
        <w:tabs>
          <w:tab w:val="num" w:pos="0"/>
          <w:tab w:val="left" w:pos="1418"/>
        </w:tabs>
        <w:ind w:left="0" w:firstLine="567"/>
        <w:jc w:val="both"/>
        <w:rPr>
          <w:i/>
          <w:sz w:val="24"/>
          <w:szCs w:val="24"/>
        </w:rPr>
      </w:pPr>
      <w:r w:rsidRPr="00DB05B8">
        <w:rPr>
          <w:i/>
          <w:sz w:val="24"/>
          <w:szCs w:val="24"/>
        </w:rPr>
        <w:t>Обеспечить присутствие уполномоченных представителей в комиссии по вводу Объекта в эксплуатацию.</w:t>
      </w:r>
    </w:p>
    <w:p w14:paraId="6B2E2185" w14:textId="77777777" w:rsidR="00187664" w:rsidRPr="00DB05B8" w:rsidRDefault="00187664" w:rsidP="00187664">
      <w:pPr>
        <w:numPr>
          <w:ilvl w:val="2"/>
          <w:numId w:val="9"/>
        </w:numPr>
        <w:tabs>
          <w:tab w:val="num" w:pos="0"/>
          <w:tab w:val="left" w:pos="1418"/>
        </w:tabs>
        <w:ind w:left="0" w:firstLine="567"/>
        <w:jc w:val="both"/>
        <w:rPr>
          <w:i/>
          <w:sz w:val="24"/>
          <w:szCs w:val="24"/>
        </w:rPr>
      </w:pPr>
      <w:r w:rsidRPr="00DB05B8">
        <w:rPr>
          <w:i/>
          <w:sz w:val="24"/>
          <w:szCs w:val="24"/>
        </w:rPr>
        <w:t>После сдачи Объекта в эксплуатацию в течение недели или в иные письменно согласованные с Заказчиком сроки вывезти за пределы Строительной площадки, принадлежащие Подрядчику временные сооружения, механизмы, материалы, оборудование и иное имущество, а также строительный мусор.</w:t>
      </w:r>
    </w:p>
    <w:p w14:paraId="6B2E2187" w14:textId="2E22A285" w:rsidR="00187664" w:rsidRPr="00DB05B8" w:rsidRDefault="00187664" w:rsidP="00187664">
      <w:pPr>
        <w:numPr>
          <w:ilvl w:val="2"/>
          <w:numId w:val="9"/>
        </w:numPr>
        <w:tabs>
          <w:tab w:val="num" w:pos="0"/>
          <w:tab w:val="left" w:pos="1418"/>
        </w:tabs>
        <w:ind w:left="0" w:firstLine="567"/>
        <w:jc w:val="both"/>
        <w:rPr>
          <w:sz w:val="24"/>
          <w:szCs w:val="24"/>
        </w:rPr>
      </w:pPr>
      <w:r w:rsidRPr="00DB05B8">
        <w:rPr>
          <w:sz w:val="24"/>
          <w:szCs w:val="24"/>
        </w:rPr>
        <w:t>Осуществить пусконаладочные работы в соответствии с Составом пусконаладочных работ (</w:t>
      </w:r>
      <w:r w:rsidR="00F921B9">
        <w:rPr>
          <w:sz w:val="24"/>
          <w:szCs w:val="24"/>
        </w:rPr>
        <w:t>составляются непосредственно перед пусконаладочными работами</w:t>
      </w:r>
      <w:r w:rsidRPr="00DB05B8">
        <w:rPr>
          <w:sz w:val="24"/>
          <w:szCs w:val="24"/>
        </w:rPr>
        <w:t>).</w:t>
      </w:r>
    </w:p>
    <w:p w14:paraId="6B2E218A" w14:textId="18434BD0" w:rsidR="00187664" w:rsidRPr="00DB05B8" w:rsidRDefault="00187664" w:rsidP="00187664">
      <w:pPr>
        <w:autoSpaceDE w:val="0"/>
        <w:autoSpaceDN w:val="0"/>
        <w:adjustRightInd w:val="0"/>
        <w:ind w:firstLine="567"/>
        <w:jc w:val="both"/>
        <w:rPr>
          <w:i/>
          <w:sz w:val="24"/>
          <w:szCs w:val="24"/>
        </w:rPr>
      </w:pPr>
      <w:r w:rsidRPr="00DB05B8">
        <w:rPr>
          <w:i/>
          <w:sz w:val="24"/>
          <w:szCs w:val="24"/>
        </w:rPr>
        <w:t>4.3.3</w:t>
      </w:r>
      <w:r w:rsidR="00EC4903">
        <w:rPr>
          <w:i/>
          <w:sz w:val="24"/>
          <w:szCs w:val="24"/>
        </w:rPr>
        <w:t>1</w:t>
      </w:r>
      <w:r w:rsidRPr="00DB05B8">
        <w:rPr>
          <w:i/>
          <w:sz w:val="24"/>
          <w:szCs w:val="24"/>
        </w:rPr>
        <w:t>.По запросу Заказчика в течение 10 календарных дней с момента получения запроса направлять Заказчику оригиналы документов заводов-изготовителей (поставщиков) (сертификаты, паспорта и т.п.) и иных документов, подтверждающих стоимость и надлежащее качество оборудования и материалов, предоставленных Подрядчиком и  субподрядчиками для выполнения Работ по настоящему Договору, а также надлежащим образом заверенные копии договоров с поставщиками оборудования и материалов, счета-фактуры и платежные документы.</w:t>
      </w:r>
    </w:p>
    <w:p w14:paraId="6B2E218B" w14:textId="77777777" w:rsidR="00187664" w:rsidRPr="00DB05B8" w:rsidRDefault="00187664" w:rsidP="00187664">
      <w:pPr>
        <w:autoSpaceDE w:val="0"/>
        <w:autoSpaceDN w:val="0"/>
        <w:adjustRightInd w:val="0"/>
        <w:ind w:firstLine="567"/>
        <w:jc w:val="both"/>
        <w:rPr>
          <w:i/>
          <w:sz w:val="24"/>
          <w:szCs w:val="24"/>
        </w:rPr>
      </w:pPr>
      <w:r w:rsidRPr="00DB05B8">
        <w:rPr>
          <w:i/>
          <w:sz w:val="24"/>
          <w:szCs w:val="24"/>
        </w:rPr>
        <w:t>Подрядчик в течение 15  дней с момента получения запроса от Заказчика обязан представить Заказчику  документы, подтверждающие размер расходов, понесенных при выполнении работ.</w:t>
      </w:r>
    </w:p>
    <w:p w14:paraId="6B2E2193" w14:textId="55232BC9" w:rsidR="00187664" w:rsidRPr="00DB05B8" w:rsidRDefault="00F921B9" w:rsidP="00F921B9">
      <w:pPr>
        <w:tabs>
          <w:tab w:val="left" w:pos="1276"/>
          <w:tab w:val="left" w:pos="1418"/>
        </w:tabs>
        <w:ind w:left="567"/>
        <w:jc w:val="both"/>
        <w:rPr>
          <w:i/>
          <w:sz w:val="24"/>
          <w:szCs w:val="24"/>
        </w:rPr>
      </w:pPr>
      <w:r>
        <w:rPr>
          <w:sz w:val="24"/>
          <w:szCs w:val="24"/>
        </w:rPr>
        <w:t>4.4.</w:t>
      </w:r>
      <w:r w:rsidR="00187664" w:rsidRPr="00DB05B8">
        <w:rPr>
          <w:i/>
          <w:sz w:val="24"/>
          <w:szCs w:val="24"/>
        </w:rPr>
        <w:t>Риск случайной гибели или случайного пов</w:t>
      </w:r>
      <w:r>
        <w:rPr>
          <w:i/>
          <w:sz w:val="24"/>
          <w:szCs w:val="24"/>
        </w:rPr>
        <w:t xml:space="preserve">реждения результата выполненных </w:t>
      </w:r>
      <w:r w:rsidR="00187664" w:rsidRPr="00DB05B8">
        <w:rPr>
          <w:i/>
          <w:sz w:val="24"/>
          <w:szCs w:val="24"/>
        </w:rPr>
        <w:t>Работ до подписания Сторонами Актов по форме КС-2, КС-3 на соответствующую часть работ несет Подрядчик, в случае если такой акт КС-2, КС-3 подписывается по итогам одного этапа. Данные пункт не препятствует ежемесячному подписанию КС-2, КС-3 в целях финансовых расчетов.</w:t>
      </w:r>
    </w:p>
    <w:p w14:paraId="6B2E219F" w14:textId="25E24D74" w:rsidR="00187664" w:rsidRPr="00DB05B8" w:rsidRDefault="00F921B9" w:rsidP="00F921B9">
      <w:pPr>
        <w:tabs>
          <w:tab w:val="left" w:pos="1276"/>
          <w:tab w:val="left" w:pos="1418"/>
        </w:tabs>
        <w:spacing w:line="240" w:lineRule="atLeast"/>
        <w:jc w:val="both"/>
        <w:rPr>
          <w:sz w:val="24"/>
          <w:szCs w:val="24"/>
        </w:rPr>
      </w:pPr>
      <w:r>
        <w:rPr>
          <w:sz w:val="24"/>
          <w:szCs w:val="24"/>
        </w:rPr>
        <w:t xml:space="preserve">       4.5.</w:t>
      </w:r>
      <w:r w:rsidR="00187664" w:rsidRPr="00DB05B8">
        <w:rPr>
          <w:sz w:val="24"/>
          <w:szCs w:val="24"/>
        </w:rPr>
        <w:t>Подрядчик не позднее (25-го) числа каждого месяца направляет Заказчику реестр произведенных платежей или в случае получения запроса от Заказчика платежных и иных документов, подтверждающих расходование денежных средств по настоящему Договору. Подрядчик передает названные документы Ответственному лицу Заказчика по акту.</w:t>
      </w:r>
    </w:p>
    <w:p w14:paraId="6B2E21A1" w14:textId="77777777" w:rsidR="00187664" w:rsidRPr="00DB05B8" w:rsidRDefault="00187664" w:rsidP="00187664">
      <w:pPr>
        <w:jc w:val="center"/>
        <w:rPr>
          <w:b/>
          <w:sz w:val="24"/>
          <w:szCs w:val="24"/>
        </w:rPr>
      </w:pPr>
      <w:r w:rsidRPr="00DB05B8">
        <w:rPr>
          <w:b/>
          <w:noProof/>
          <w:sz w:val="24"/>
          <w:szCs w:val="24"/>
        </w:rPr>
        <w:t>5.</w:t>
      </w:r>
      <w:r w:rsidRPr="00DB05B8">
        <w:rPr>
          <w:b/>
          <w:sz w:val="24"/>
          <w:szCs w:val="24"/>
        </w:rPr>
        <w:t xml:space="preserve"> ПОРЯДОК СДАЧИ-ПРИЕМКИ СТРОИТЕЛЬНО-МОНТАЖНЫХ РАБОТ</w:t>
      </w:r>
    </w:p>
    <w:p w14:paraId="6B2E21A2" w14:textId="77777777" w:rsidR="00187664" w:rsidRPr="00DB05B8" w:rsidRDefault="00187664" w:rsidP="00187664">
      <w:pPr>
        <w:ind w:firstLine="567"/>
        <w:jc w:val="both"/>
        <w:rPr>
          <w:sz w:val="24"/>
          <w:szCs w:val="24"/>
        </w:rPr>
      </w:pPr>
      <w:r w:rsidRPr="00DB05B8">
        <w:rPr>
          <w:sz w:val="24"/>
          <w:szCs w:val="24"/>
        </w:rPr>
        <w:t>5.1. Выполнение строительно-монтажных работ (этапов работ) по настоящему Договору подтверждается подписанием Заказчиком актов о приемке выполненных работ, которые оформляются в следующем порядке:</w:t>
      </w:r>
    </w:p>
    <w:p w14:paraId="6B2E21A3" w14:textId="77777777" w:rsidR="00187664" w:rsidRPr="00DB05B8" w:rsidRDefault="00187664" w:rsidP="00187664">
      <w:pPr>
        <w:ind w:firstLine="567"/>
        <w:jc w:val="both"/>
        <w:rPr>
          <w:i/>
          <w:sz w:val="24"/>
          <w:szCs w:val="24"/>
        </w:rPr>
      </w:pPr>
      <w:r w:rsidRPr="00DB05B8">
        <w:rPr>
          <w:i/>
          <w:sz w:val="24"/>
          <w:szCs w:val="24"/>
        </w:rPr>
        <w:t>5.1.1. Подрядчик ежемесячно, в срок до 25-го числа, представляет Заказчику акты о приемке выполненных работ (форма КС-2), справку о стоимости выполненных работ и затрат (форма КС-3), соответствующую исполнительную документацию.</w:t>
      </w:r>
    </w:p>
    <w:p w14:paraId="6B2E21A4" w14:textId="46D93776" w:rsidR="00187664" w:rsidRPr="00DB05B8" w:rsidRDefault="00187664" w:rsidP="00187664">
      <w:pPr>
        <w:ind w:firstLine="567"/>
        <w:jc w:val="both"/>
        <w:rPr>
          <w:sz w:val="24"/>
          <w:szCs w:val="24"/>
        </w:rPr>
      </w:pPr>
      <w:r w:rsidRPr="00DB05B8">
        <w:rPr>
          <w:sz w:val="24"/>
          <w:szCs w:val="24"/>
        </w:rPr>
        <w:t xml:space="preserve">5.1.2. Заказчик в течение </w:t>
      </w:r>
      <w:r w:rsidR="00F921B9">
        <w:rPr>
          <w:sz w:val="24"/>
          <w:szCs w:val="24"/>
        </w:rPr>
        <w:t>5 (пяти)</w:t>
      </w:r>
      <w:r w:rsidRPr="00DB05B8">
        <w:rPr>
          <w:sz w:val="24"/>
          <w:szCs w:val="24"/>
        </w:rPr>
        <w:t xml:space="preserve">  дней со дня получения актов сдачи-приемки выполненных работ обязан подписать их и возвратить Подрядчику или направить мотивированный отказ.</w:t>
      </w:r>
    </w:p>
    <w:p w14:paraId="6B2E21A5" w14:textId="77777777" w:rsidR="00187664" w:rsidRPr="00DB05B8" w:rsidRDefault="00187664" w:rsidP="00187664">
      <w:pPr>
        <w:ind w:firstLine="567"/>
        <w:jc w:val="both"/>
        <w:rPr>
          <w:sz w:val="24"/>
          <w:szCs w:val="24"/>
        </w:rPr>
      </w:pPr>
      <w:r w:rsidRPr="00DB05B8">
        <w:rPr>
          <w:sz w:val="24"/>
          <w:szCs w:val="24"/>
        </w:rPr>
        <w:t>5.1.3. Перечень дефектов и сроков их исправления указываются Заказчиком, а обнаруженные недостатки выполненных Работ устраняются Подрядчиком за свой счет.</w:t>
      </w:r>
    </w:p>
    <w:p w14:paraId="6B2E21A7" w14:textId="77777777" w:rsidR="00187664" w:rsidRPr="00DB05B8" w:rsidRDefault="00187664" w:rsidP="00187664">
      <w:pPr>
        <w:jc w:val="center"/>
        <w:rPr>
          <w:b/>
          <w:bCs/>
          <w:sz w:val="24"/>
          <w:szCs w:val="24"/>
        </w:rPr>
      </w:pPr>
      <w:r w:rsidRPr="00DB05B8">
        <w:rPr>
          <w:b/>
          <w:bCs/>
          <w:sz w:val="24"/>
          <w:szCs w:val="24"/>
        </w:rPr>
        <w:t>6. ИСПЫТАНИЯ ОБОРУДОВАНИЯ</w:t>
      </w:r>
    </w:p>
    <w:p w14:paraId="6B2E21A8" w14:textId="31B7D317" w:rsidR="00187664" w:rsidRPr="00DB05B8" w:rsidRDefault="00187664" w:rsidP="00187664">
      <w:pPr>
        <w:ind w:firstLine="567"/>
        <w:jc w:val="both"/>
        <w:rPr>
          <w:sz w:val="24"/>
          <w:szCs w:val="24"/>
        </w:rPr>
      </w:pPr>
      <w:r w:rsidRPr="00DB05B8">
        <w:rPr>
          <w:sz w:val="24"/>
          <w:szCs w:val="24"/>
        </w:rPr>
        <w:t xml:space="preserve">6.1. Стороны обязуются приступить к испытаниям </w:t>
      </w:r>
      <w:r w:rsidRPr="00DB05B8">
        <w:rPr>
          <w:i/>
          <w:sz w:val="24"/>
          <w:szCs w:val="24"/>
        </w:rPr>
        <w:t>Оборудования</w:t>
      </w:r>
      <w:r w:rsidRPr="00DB05B8">
        <w:rPr>
          <w:sz w:val="24"/>
          <w:szCs w:val="24"/>
        </w:rPr>
        <w:t xml:space="preserve"> в течение </w:t>
      </w:r>
      <w:r w:rsidR="00837F43">
        <w:rPr>
          <w:sz w:val="24"/>
          <w:szCs w:val="24"/>
        </w:rPr>
        <w:t xml:space="preserve">5 </w:t>
      </w:r>
      <w:r w:rsidRPr="00DB05B8">
        <w:rPr>
          <w:sz w:val="24"/>
          <w:szCs w:val="24"/>
        </w:rPr>
        <w:t>(</w:t>
      </w:r>
      <w:r w:rsidR="00837F43">
        <w:rPr>
          <w:sz w:val="24"/>
          <w:szCs w:val="24"/>
        </w:rPr>
        <w:t>пяти</w:t>
      </w:r>
      <w:r w:rsidRPr="00DB05B8">
        <w:rPr>
          <w:sz w:val="24"/>
          <w:szCs w:val="24"/>
        </w:rPr>
        <w:t>) дней с момента получения Заказчиком письменного уведомления Подрядчика о готовности к предпусковым и пусковым испытаниям.</w:t>
      </w:r>
    </w:p>
    <w:p w14:paraId="6B2E21A9" w14:textId="4C63D28C" w:rsidR="00187664" w:rsidRPr="00DB05B8" w:rsidRDefault="00187664" w:rsidP="00187664">
      <w:pPr>
        <w:ind w:firstLine="567"/>
        <w:jc w:val="both"/>
        <w:rPr>
          <w:sz w:val="24"/>
          <w:szCs w:val="24"/>
        </w:rPr>
      </w:pPr>
      <w:r w:rsidRPr="00DB05B8">
        <w:rPr>
          <w:sz w:val="24"/>
          <w:szCs w:val="24"/>
        </w:rPr>
        <w:t>6.2. Предпусковые и пусковые испытания проводятся в соответствии с разработанной Подрядчиком и утвержденной Заказчиком</w:t>
      </w:r>
      <w:r w:rsidR="00837F43">
        <w:rPr>
          <w:sz w:val="24"/>
          <w:szCs w:val="24"/>
        </w:rPr>
        <w:t xml:space="preserve"> (непосредственно перед пусконаладочными работами) </w:t>
      </w:r>
      <w:r w:rsidRPr="00DB05B8">
        <w:rPr>
          <w:sz w:val="24"/>
          <w:szCs w:val="24"/>
        </w:rPr>
        <w:t xml:space="preserve">Программой и методикой испытаний. </w:t>
      </w:r>
      <w:r w:rsidRPr="00DB05B8">
        <w:rPr>
          <w:i/>
          <w:sz w:val="24"/>
          <w:szCs w:val="24"/>
        </w:rPr>
        <w:t>Вся электроэнергия, выработанная в процессе проведения пуско-наладочных работ и испытаний, принадлежит Заказчику.</w:t>
      </w:r>
    </w:p>
    <w:p w14:paraId="6B2E21AA" w14:textId="77777777" w:rsidR="00187664" w:rsidRPr="00DB05B8" w:rsidRDefault="00187664" w:rsidP="00187664">
      <w:pPr>
        <w:ind w:firstLine="567"/>
        <w:jc w:val="both"/>
        <w:rPr>
          <w:sz w:val="24"/>
          <w:szCs w:val="24"/>
        </w:rPr>
      </w:pPr>
      <w:r w:rsidRPr="00DB05B8">
        <w:rPr>
          <w:sz w:val="24"/>
          <w:szCs w:val="24"/>
        </w:rPr>
        <w:lastRenderedPageBreak/>
        <w:t>6.3. Все виды испытаний проводятся в присутствии представителей Заказчика и оформляются двусторонними актами.</w:t>
      </w:r>
    </w:p>
    <w:p w14:paraId="6B2E21AB" w14:textId="51B9AA49" w:rsidR="00187664" w:rsidRPr="00DB05B8" w:rsidRDefault="00187664" w:rsidP="00187664">
      <w:pPr>
        <w:ind w:firstLine="567"/>
        <w:jc w:val="both"/>
        <w:rPr>
          <w:i/>
          <w:sz w:val="24"/>
          <w:szCs w:val="24"/>
        </w:rPr>
      </w:pPr>
      <w:r w:rsidRPr="00DB05B8">
        <w:rPr>
          <w:i/>
          <w:sz w:val="24"/>
          <w:szCs w:val="24"/>
        </w:rPr>
        <w:t xml:space="preserve">6.4. В случае успешного проведения испытаний Стороны подписывают Акт приемки </w:t>
      </w:r>
      <w:r w:rsidR="00837F43">
        <w:rPr>
          <w:i/>
          <w:sz w:val="24"/>
          <w:szCs w:val="24"/>
        </w:rPr>
        <w:t>оборудования в эксплуатацию</w:t>
      </w:r>
      <w:r w:rsidRPr="00DB05B8">
        <w:rPr>
          <w:i/>
          <w:sz w:val="24"/>
          <w:szCs w:val="24"/>
        </w:rPr>
        <w:t>.</w:t>
      </w:r>
    </w:p>
    <w:p w14:paraId="6B2E21AD" w14:textId="77777777" w:rsidR="00187664" w:rsidRPr="00DB05B8" w:rsidRDefault="00187664" w:rsidP="00187664">
      <w:pPr>
        <w:spacing w:line="240" w:lineRule="atLeast"/>
        <w:jc w:val="center"/>
        <w:rPr>
          <w:b/>
          <w:sz w:val="24"/>
          <w:szCs w:val="24"/>
        </w:rPr>
      </w:pPr>
      <w:r w:rsidRPr="00DB05B8">
        <w:rPr>
          <w:b/>
          <w:noProof/>
          <w:sz w:val="24"/>
          <w:szCs w:val="24"/>
        </w:rPr>
        <w:t>7.</w:t>
      </w:r>
      <w:r w:rsidRPr="00DB05B8">
        <w:rPr>
          <w:b/>
          <w:sz w:val="24"/>
          <w:szCs w:val="24"/>
        </w:rPr>
        <w:t xml:space="preserve"> ПОРЯДОК ОПЛАТЫ РАБОТ</w:t>
      </w:r>
    </w:p>
    <w:p w14:paraId="6B2E21AE" w14:textId="77777777" w:rsidR="00187664" w:rsidRPr="00DB05B8" w:rsidRDefault="00187664" w:rsidP="00187664">
      <w:pPr>
        <w:spacing w:line="240" w:lineRule="atLeast"/>
        <w:ind w:firstLine="567"/>
        <w:jc w:val="both"/>
        <w:rPr>
          <w:i/>
          <w:sz w:val="24"/>
          <w:szCs w:val="24"/>
        </w:rPr>
      </w:pPr>
      <w:r w:rsidRPr="00DB05B8">
        <w:rPr>
          <w:i/>
          <w:sz w:val="24"/>
          <w:szCs w:val="24"/>
        </w:rPr>
        <w:t xml:space="preserve">7.1.  Заказчик оплачивает Подрядчику выполненные и принятые Работы (этап работ) на основании подписанных обеими Сторонами: </w:t>
      </w:r>
    </w:p>
    <w:p w14:paraId="6B2E21AF" w14:textId="77777777" w:rsidR="00187664" w:rsidRPr="00DB05B8" w:rsidRDefault="00187664" w:rsidP="00187664">
      <w:pPr>
        <w:spacing w:line="240" w:lineRule="atLeast"/>
        <w:ind w:firstLine="567"/>
        <w:jc w:val="both"/>
        <w:rPr>
          <w:i/>
          <w:sz w:val="24"/>
          <w:szCs w:val="24"/>
        </w:rPr>
      </w:pPr>
      <w:r w:rsidRPr="00DB05B8">
        <w:rPr>
          <w:i/>
          <w:sz w:val="24"/>
          <w:szCs w:val="24"/>
        </w:rPr>
        <w:t>Актов о приемке выполненных работ (форма КС-2),</w:t>
      </w:r>
    </w:p>
    <w:p w14:paraId="6B2E21B0" w14:textId="77777777" w:rsidR="00187664" w:rsidRPr="00DB05B8" w:rsidRDefault="00187664" w:rsidP="00187664">
      <w:pPr>
        <w:spacing w:line="240" w:lineRule="atLeast"/>
        <w:ind w:firstLine="567"/>
        <w:jc w:val="both"/>
        <w:rPr>
          <w:i/>
          <w:noProof/>
          <w:sz w:val="24"/>
          <w:szCs w:val="24"/>
        </w:rPr>
      </w:pPr>
      <w:r w:rsidRPr="00DB05B8">
        <w:rPr>
          <w:i/>
          <w:sz w:val="24"/>
          <w:szCs w:val="24"/>
        </w:rPr>
        <w:t>Справок о стоимости выполненных работ и затрат (форма</w:t>
      </w:r>
      <w:r w:rsidRPr="00DB05B8">
        <w:rPr>
          <w:i/>
          <w:noProof/>
          <w:sz w:val="24"/>
          <w:szCs w:val="24"/>
        </w:rPr>
        <w:t xml:space="preserve"> КС-3), </w:t>
      </w:r>
    </w:p>
    <w:p w14:paraId="6B2E21B1" w14:textId="77777777" w:rsidR="00187664" w:rsidRPr="00DB05B8" w:rsidRDefault="00187664" w:rsidP="00187664">
      <w:pPr>
        <w:spacing w:line="240" w:lineRule="atLeast"/>
        <w:ind w:firstLine="567"/>
        <w:jc w:val="both"/>
        <w:rPr>
          <w:i/>
          <w:noProof/>
          <w:sz w:val="24"/>
          <w:szCs w:val="24"/>
        </w:rPr>
      </w:pPr>
      <w:r w:rsidRPr="00DB05B8">
        <w:rPr>
          <w:i/>
          <w:noProof/>
          <w:sz w:val="24"/>
          <w:szCs w:val="24"/>
        </w:rPr>
        <w:t xml:space="preserve">Счета, </w:t>
      </w:r>
    </w:p>
    <w:p w14:paraId="6B2E21B2" w14:textId="77777777" w:rsidR="00187664" w:rsidRPr="00DB05B8" w:rsidRDefault="00187664" w:rsidP="00187664">
      <w:pPr>
        <w:spacing w:line="240" w:lineRule="atLeast"/>
        <w:ind w:firstLine="567"/>
        <w:jc w:val="both"/>
        <w:rPr>
          <w:i/>
          <w:noProof/>
          <w:sz w:val="24"/>
          <w:szCs w:val="24"/>
        </w:rPr>
      </w:pPr>
      <w:r w:rsidRPr="00DB05B8">
        <w:rPr>
          <w:i/>
          <w:noProof/>
          <w:sz w:val="24"/>
          <w:szCs w:val="24"/>
        </w:rPr>
        <w:t xml:space="preserve">Исполнительской документации </w:t>
      </w:r>
    </w:p>
    <w:p w14:paraId="6B2E21B3" w14:textId="77777777" w:rsidR="00187664" w:rsidRPr="00DB05B8" w:rsidRDefault="00187664" w:rsidP="00187664">
      <w:pPr>
        <w:spacing w:line="240" w:lineRule="atLeast"/>
        <w:ind w:firstLine="567"/>
        <w:jc w:val="both"/>
        <w:rPr>
          <w:i/>
          <w:sz w:val="24"/>
          <w:szCs w:val="24"/>
        </w:rPr>
      </w:pPr>
      <w:r w:rsidRPr="00DB05B8">
        <w:rPr>
          <w:i/>
          <w:sz w:val="24"/>
          <w:szCs w:val="24"/>
        </w:rPr>
        <w:t xml:space="preserve">и выставляемых Подрядчиком счетов-фактур,  </w:t>
      </w:r>
    </w:p>
    <w:p w14:paraId="6B2E21B4" w14:textId="4BFF0A7C" w:rsidR="00187664" w:rsidRPr="00451394" w:rsidRDefault="00187664" w:rsidP="00187664">
      <w:pPr>
        <w:spacing w:line="240" w:lineRule="atLeast"/>
        <w:ind w:firstLine="567"/>
        <w:jc w:val="both"/>
        <w:rPr>
          <w:sz w:val="24"/>
          <w:szCs w:val="24"/>
        </w:rPr>
      </w:pPr>
      <w:r w:rsidRPr="00451394">
        <w:rPr>
          <w:sz w:val="24"/>
          <w:szCs w:val="24"/>
        </w:rPr>
        <w:t xml:space="preserve">в течение </w:t>
      </w:r>
      <w:r w:rsidR="00DB05B8" w:rsidRPr="00451394">
        <w:rPr>
          <w:sz w:val="24"/>
          <w:szCs w:val="24"/>
        </w:rPr>
        <w:t>3</w:t>
      </w:r>
      <w:r w:rsidR="009906DF">
        <w:rPr>
          <w:sz w:val="24"/>
          <w:szCs w:val="24"/>
        </w:rPr>
        <w:t>0</w:t>
      </w:r>
      <w:r w:rsidRPr="00451394">
        <w:rPr>
          <w:sz w:val="24"/>
          <w:szCs w:val="24"/>
        </w:rPr>
        <w:t xml:space="preserve"> календарных дней с даты </w:t>
      </w:r>
      <w:r w:rsidR="006929F7" w:rsidRPr="00451394">
        <w:rPr>
          <w:sz w:val="24"/>
          <w:szCs w:val="24"/>
        </w:rPr>
        <w:t xml:space="preserve">подписания Актов о приемке выполненных работ </w:t>
      </w:r>
      <w:r w:rsidRPr="00451394">
        <w:rPr>
          <w:sz w:val="24"/>
          <w:szCs w:val="24"/>
        </w:rPr>
        <w:t xml:space="preserve">  при условии предоставления комплекта документов согласно п.  7.1. Договора. </w:t>
      </w:r>
    </w:p>
    <w:p w14:paraId="6B2E21B5" w14:textId="77777777" w:rsidR="00187664" w:rsidRPr="00451394" w:rsidRDefault="00187664" w:rsidP="00187664">
      <w:pPr>
        <w:spacing w:line="240" w:lineRule="atLeast"/>
        <w:ind w:firstLine="567"/>
        <w:jc w:val="both"/>
        <w:rPr>
          <w:sz w:val="24"/>
          <w:szCs w:val="24"/>
        </w:rPr>
      </w:pPr>
      <w:r w:rsidRPr="00451394">
        <w:rPr>
          <w:sz w:val="24"/>
          <w:szCs w:val="24"/>
        </w:rPr>
        <w:t>В случае задержки представления документов, указанных в п. 7.1.,  срок оплаты увеличивается на соответствующее количество дней.</w:t>
      </w:r>
    </w:p>
    <w:p w14:paraId="6B2E21B7" w14:textId="218B203D" w:rsidR="00187664" w:rsidRPr="00DB05B8" w:rsidRDefault="009906DF" w:rsidP="00187664">
      <w:pPr>
        <w:spacing w:line="240" w:lineRule="atLeast"/>
        <w:ind w:firstLine="567"/>
        <w:jc w:val="both"/>
        <w:rPr>
          <w:i/>
          <w:sz w:val="24"/>
          <w:szCs w:val="24"/>
        </w:rPr>
      </w:pPr>
      <w:r>
        <w:rPr>
          <w:sz w:val="24"/>
          <w:szCs w:val="24"/>
        </w:rPr>
        <w:t xml:space="preserve"> </w:t>
      </w:r>
      <w:r w:rsidR="00187664" w:rsidRPr="00DB05B8">
        <w:rPr>
          <w:i/>
          <w:sz w:val="24"/>
          <w:szCs w:val="24"/>
        </w:rPr>
        <w:t>Заказчик вправе досрочно производить оплату выполненных Работ.</w:t>
      </w:r>
    </w:p>
    <w:p w14:paraId="6B2E21B8" w14:textId="77777777" w:rsidR="00187664" w:rsidRPr="00451394" w:rsidRDefault="00187664" w:rsidP="00187664">
      <w:pPr>
        <w:spacing w:line="240" w:lineRule="atLeast"/>
        <w:ind w:firstLine="567"/>
        <w:jc w:val="both"/>
        <w:rPr>
          <w:sz w:val="24"/>
          <w:szCs w:val="24"/>
        </w:rPr>
      </w:pPr>
      <w:r w:rsidRPr="00451394">
        <w:rPr>
          <w:sz w:val="24"/>
          <w:szCs w:val="24"/>
        </w:rPr>
        <w:t>Оплата по настоящему договору производится в безналичном порядке. Обязательство Заказчика по оплате выполненных Работ будет считаться исполненным c даты списания суммы платежа с корреспондентского счета банка,  обслуживающего Заказчика.</w:t>
      </w:r>
    </w:p>
    <w:p w14:paraId="6B2E21B9" w14:textId="77777777" w:rsidR="00187664" w:rsidRPr="00451394" w:rsidRDefault="00187664" w:rsidP="00187664">
      <w:pPr>
        <w:spacing w:line="240" w:lineRule="atLeast"/>
        <w:ind w:firstLine="567"/>
        <w:jc w:val="both"/>
        <w:rPr>
          <w:sz w:val="24"/>
          <w:szCs w:val="24"/>
        </w:rPr>
      </w:pPr>
      <w:r w:rsidRPr="00451394">
        <w:rPr>
          <w:sz w:val="24"/>
          <w:szCs w:val="24"/>
        </w:rPr>
        <w:t>По соглашению Сторон допускается исполнение обязательств по оплате в иной форме, не противоречащей действующему законодательству Российской Федерации.</w:t>
      </w:r>
    </w:p>
    <w:p w14:paraId="6B2E21BA" w14:textId="77777777" w:rsidR="00187664" w:rsidRDefault="00187664" w:rsidP="00187664">
      <w:pPr>
        <w:spacing w:line="240" w:lineRule="atLeast"/>
        <w:ind w:firstLine="567"/>
        <w:jc w:val="both"/>
        <w:rPr>
          <w:i/>
          <w:sz w:val="24"/>
          <w:szCs w:val="24"/>
        </w:rPr>
      </w:pPr>
      <w:r w:rsidRPr="00DB05B8">
        <w:rPr>
          <w:i/>
          <w:sz w:val="24"/>
          <w:szCs w:val="24"/>
        </w:rPr>
        <w:t>Стороны обязуются в течение 30 (Тридцати) дней после завершения выполнения Работ (этапа работ) по Договору произвести взаимную сверку расчетов, связанных с исполнением обязательств по настоящему Договору, с оформлением и подписанием соответствующего двухстороннего Акта сверки взаимных расчетов.</w:t>
      </w:r>
    </w:p>
    <w:p w14:paraId="5AC68D8E" w14:textId="3CC77DFA" w:rsidR="00837F43" w:rsidRPr="00837F43" w:rsidRDefault="001A4C67" w:rsidP="00187664">
      <w:pPr>
        <w:spacing w:line="240" w:lineRule="atLeast"/>
        <w:ind w:firstLine="567"/>
        <w:jc w:val="both"/>
        <w:rPr>
          <w:i/>
          <w:sz w:val="24"/>
          <w:szCs w:val="24"/>
        </w:rPr>
      </w:pPr>
      <w:r>
        <w:rPr>
          <w:sz w:val="24"/>
          <w:szCs w:val="24"/>
        </w:rPr>
        <w:t xml:space="preserve">7.2. </w:t>
      </w:r>
      <w:r w:rsidR="00837F43" w:rsidRPr="00837F43">
        <w:rPr>
          <w:sz w:val="24"/>
          <w:szCs w:val="24"/>
        </w:rPr>
        <w:t>Стороны пришли к согла</w:t>
      </w:r>
      <w:r w:rsidR="00842F43">
        <w:rPr>
          <w:sz w:val="24"/>
          <w:szCs w:val="24"/>
        </w:rPr>
        <w:t>сию о том</w:t>
      </w:r>
      <w:r w:rsidR="00837F43" w:rsidRPr="00837F43">
        <w:rPr>
          <w:sz w:val="24"/>
          <w:szCs w:val="24"/>
        </w:rPr>
        <w:t>, что к их отношениям по данному</w:t>
      </w:r>
      <w:r w:rsidR="00842F43">
        <w:rPr>
          <w:sz w:val="24"/>
          <w:szCs w:val="24"/>
        </w:rPr>
        <w:t xml:space="preserve"> Договору статья 317.1 ГК РФ</w:t>
      </w:r>
      <w:r w:rsidR="00837F43" w:rsidRPr="00837F43">
        <w:rPr>
          <w:sz w:val="24"/>
          <w:szCs w:val="24"/>
        </w:rPr>
        <w:t xml:space="preserve"> не применяется, сторона – кредитор по денежному обязательству не имеет права на получение процентов на сумму долга за период пользования денежными средствами».</w:t>
      </w:r>
    </w:p>
    <w:p w14:paraId="6B2E21BC" w14:textId="77777777" w:rsidR="00187664" w:rsidRPr="00DB05B8" w:rsidRDefault="00187664" w:rsidP="00187664">
      <w:pPr>
        <w:spacing w:line="266" w:lineRule="exact"/>
        <w:jc w:val="center"/>
        <w:rPr>
          <w:b/>
          <w:sz w:val="24"/>
          <w:szCs w:val="24"/>
        </w:rPr>
      </w:pPr>
      <w:r w:rsidRPr="00DB05B8">
        <w:rPr>
          <w:b/>
          <w:sz w:val="24"/>
          <w:szCs w:val="24"/>
        </w:rPr>
        <w:t>8. ГАРАНТИЙНЫЕ ОБЯЗАТЕЛЬСТВА ПОДРЯДЧИКА</w:t>
      </w:r>
    </w:p>
    <w:p w14:paraId="6B2E21BD" w14:textId="77777777" w:rsidR="00187664" w:rsidRPr="00DB05B8" w:rsidRDefault="00187664" w:rsidP="00187664">
      <w:pPr>
        <w:spacing w:line="266" w:lineRule="exact"/>
        <w:ind w:firstLine="567"/>
        <w:jc w:val="both"/>
        <w:rPr>
          <w:b/>
          <w:sz w:val="24"/>
          <w:szCs w:val="24"/>
        </w:rPr>
      </w:pPr>
      <w:r w:rsidRPr="00DB05B8">
        <w:rPr>
          <w:b/>
          <w:sz w:val="24"/>
          <w:szCs w:val="24"/>
        </w:rPr>
        <w:t>8.1. Гарантийные обязательства на Оборудование.</w:t>
      </w:r>
    </w:p>
    <w:p w14:paraId="6B2E21BE" w14:textId="77777777" w:rsidR="00187664" w:rsidRPr="00DB05B8" w:rsidRDefault="00187664" w:rsidP="00187664">
      <w:pPr>
        <w:spacing w:line="266" w:lineRule="exact"/>
        <w:ind w:firstLine="567"/>
        <w:jc w:val="both"/>
        <w:rPr>
          <w:sz w:val="24"/>
          <w:szCs w:val="24"/>
        </w:rPr>
      </w:pPr>
      <w:r w:rsidRPr="00DB05B8">
        <w:rPr>
          <w:sz w:val="24"/>
          <w:szCs w:val="24"/>
        </w:rPr>
        <w:t>Поставленное Оборудование укомплектовано всем необходимым вспомогательным оборудованием.</w:t>
      </w:r>
    </w:p>
    <w:p w14:paraId="6B2E21BF" w14:textId="77777777" w:rsidR="00187664" w:rsidRPr="00DB05B8" w:rsidRDefault="00187664" w:rsidP="00187664">
      <w:pPr>
        <w:spacing w:line="266" w:lineRule="exact"/>
        <w:ind w:firstLine="567"/>
        <w:jc w:val="both"/>
        <w:rPr>
          <w:sz w:val="24"/>
          <w:szCs w:val="24"/>
        </w:rPr>
      </w:pPr>
      <w:r w:rsidRPr="00DB05B8">
        <w:rPr>
          <w:sz w:val="24"/>
          <w:szCs w:val="24"/>
        </w:rPr>
        <w:t>Всё Оборудование является новым.</w:t>
      </w:r>
    </w:p>
    <w:p w14:paraId="6B2E21C0" w14:textId="77777777" w:rsidR="00187664" w:rsidRPr="00DB05B8" w:rsidRDefault="00187664" w:rsidP="00187664">
      <w:pPr>
        <w:spacing w:line="266" w:lineRule="exact"/>
        <w:ind w:firstLine="567"/>
        <w:jc w:val="both"/>
        <w:rPr>
          <w:sz w:val="24"/>
          <w:szCs w:val="24"/>
        </w:rPr>
      </w:pPr>
      <w:r w:rsidRPr="00DB05B8">
        <w:rPr>
          <w:sz w:val="24"/>
          <w:szCs w:val="24"/>
        </w:rPr>
        <w:t>Поставляемое Оборудование изготовлено и испытано в полном соответствии с описанием, технической спецификацией и условиями настоящего Договора.</w:t>
      </w:r>
    </w:p>
    <w:p w14:paraId="6B2E21C1" w14:textId="77777777" w:rsidR="00187664" w:rsidRPr="00DB05B8" w:rsidRDefault="00187664" w:rsidP="00187664">
      <w:pPr>
        <w:spacing w:line="266" w:lineRule="exact"/>
        <w:ind w:firstLine="567"/>
        <w:jc w:val="both"/>
        <w:rPr>
          <w:sz w:val="24"/>
          <w:szCs w:val="24"/>
        </w:rPr>
      </w:pPr>
      <w:r w:rsidRPr="00DB05B8">
        <w:rPr>
          <w:sz w:val="24"/>
          <w:szCs w:val="24"/>
        </w:rPr>
        <w:t>Комплектность поставляемого Оборудования и переданной технической документации соответствует требованиям Договора.</w:t>
      </w:r>
    </w:p>
    <w:p w14:paraId="6B2E21C2" w14:textId="67FFCD27" w:rsidR="00187664" w:rsidRPr="00DB05B8" w:rsidRDefault="00187664" w:rsidP="00187664">
      <w:pPr>
        <w:spacing w:line="266" w:lineRule="exact"/>
        <w:ind w:firstLine="567"/>
        <w:jc w:val="both"/>
        <w:rPr>
          <w:sz w:val="24"/>
          <w:szCs w:val="24"/>
        </w:rPr>
      </w:pPr>
      <w:r w:rsidRPr="00DB05B8">
        <w:rPr>
          <w:sz w:val="24"/>
          <w:szCs w:val="24"/>
        </w:rPr>
        <w:tab/>
        <w:t>Гарантийный период эксплуатации Оборудования</w:t>
      </w:r>
      <w:r w:rsidR="001A4C67">
        <w:rPr>
          <w:sz w:val="24"/>
          <w:szCs w:val="24"/>
        </w:rPr>
        <w:t>:</w:t>
      </w:r>
      <w:r w:rsidRPr="00DB05B8">
        <w:rPr>
          <w:sz w:val="24"/>
          <w:szCs w:val="24"/>
        </w:rPr>
        <w:t xml:space="preserve"> </w:t>
      </w:r>
      <w:r w:rsidRPr="00DB05B8">
        <w:rPr>
          <w:i/>
          <w:sz w:val="24"/>
          <w:szCs w:val="24"/>
        </w:rPr>
        <w:t>гарантийный срок</w:t>
      </w:r>
      <w:r w:rsidR="001A4C67">
        <w:rPr>
          <w:i/>
          <w:sz w:val="24"/>
          <w:szCs w:val="24"/>
        </w:rPr>
        <w:t xml:space="preserve"> исчисляется с момента ввода Оборудования в эксплуатацию, согласно гарантийным срокам заводов-изготовителей, но не менее</w:t>
      </w:r>
      <w:r w:rsidRPr="00DB05B8">
        <w:rPr>
          <w:i/>
          <w:sz w:val="24"/>
          <w:szCs w:val="24"/>
        </w:rPr>
        <w:t xml:space="preserve"> </w:t>
      </w:r>
      <w:r w:rsidR="001A4C67">
        <w:rPr>
          <w:i/>
          <w:sz w:val="24"/>
          <w:szCs w:val="24"/>
        </w:rPr>
        <w:t>12</w:t>
      </w:r>
      <w:r w:rsidRPr="00DB05B8">
        <w:rPr>
          <w:i/>
          <w:sz w:val="24"/>
          <w:szCs w:val="24"/>
        </w:rPr>
        <w:t xml:space="preserve"> (</w:t>
      </w:r>
      <w:r w:rsidR="001A4C67">
        <w:rPr>
          <w:i/>
          <w:sz w:val="24"/>
          <w:szCs w:val="24"/>
        </w:rPr>
        <w:t>двенадцати</w:t>
      </w:r>
      <w:r w:rsidRPr="00DB05B8">
        <w:rPr>
          <w:i/>
          <w:sz w:val="24"/>
          <w:szCs w:val="24"/>
        </w:rPr>
        <w:t>) месяц</w:t>
      </w:r>
      <w:r w:rsidR="001A4C67">
        <w:rPr>
          <w:i/>
          <w:sz w:val="24"/>
          <w:szCs w:val="24"/>
        </w:rPr>
        <w:t xml:space="preserve">ев </w:t>
      </w:r>
      <w:r w:rsidRPr="00DB05B8">
        <w:rPr>
          <w:sz w:val="24"/>
          <w:szCs w:val="24"/>
        </w:rPr>
        <w:t>с даты подписания акта  прием</w:t>
      </w:r>
      <w:r w:rsidR="005F01F1">
        <w:rPr>
          <w:sz w:val="24"/>
          <w:szCs w:val="24"/>
        </w:rPr>
        <w:t>ки</w:t>
      </w:r>
      <w:r w:rsidR="00E67E58">
        <w:rPr>
          <w:sz w:val="24"/>
          <w:szCs w:val="24"/>
        </w:rPr>
        <w:t xml:space="preserve"> оборудования в эксплуатацию</w:t>
      </w:r>
      <w:r w:rsidRPr="00DB05B8">
        <w:rPr>
          <w:sz w:val="24"/>
          <w:szCs w:val="24"/>
        </w:rPr>
        <w:t>. В случае</w:t>
      </w:r>
      <w:r w:rsidR="00DD2A0C">
        <w:rPr>
          <w:sz w:val="24"/>
          <w:szCs w:val="24"/>
        </w:rPr>
        <w:t>,</w:t>
      </w:r>
      <w:r w:rsidRPr="00DB05B8">
        <w:rPr>
          <w:sz w:val="24"/>
          <w:szCs w:val="24"/>
        </w:rPr>
        <w:t xml:space="preserve"> если законодательством установлен боле</w:t>
      </w:r>
      <w:r w:rsidR="00DD2A0C">
        <w:rPr>
          <w:sz w:val="24"/>
          <w:szCs w:val="24"/>
        </w:rPr>
        <w:t xml:space="preserve">е длительный гарантийный срок, </w:t>
      </w:r>
      <w:r w:rsidRPr="00DB05B8">
        <w:rPr>
          <w:sz w:val="24"/>
          <w:szCs w:val="24"/>
        </w:rPr>
        <w:t>то гарантийные обязательства Подрядчика распространяются на срок, установленный законодательством.</w:t>
      </w:r>
    </w:p>
    <w:p w14:paraId="6B2E21C3" w14:textId="77777777" w:rsidR="00187664" w:rsidRPr="00DB05B8" w:rsidRDefault="00187664" w:rsidP="00187664">
      <w:pPr>
        <w:pStyle w:val="31"/>
        <w:shd w:val="clear" w:color="auto" w:fill="auto"/>
        <w:tabs>
          <w:tab w:val="left" w:pos="709"/>
        </w:tabs>
        <w:spacing w:line="240" w:lineRule="auto"/>
        <w:ind w:right="20" w:firstLine="567"/>
        <w:rPr>
          <w:rFonts w:ascii="Times New Roman" w:hAnsi="Times New Roman" w:cs="Times New Roman"/>
        </w:rPr>
      </w:pPr>
      <w:r w:rsidRPr="00DB05B8">
        <w:rPr>
          <w:rFonts w:ascii="Times New Roman" w:hAnsi="Times New Roman" w:cs="Times New Roman"/>
        </w:rPr>
        <w:tab/>
        <w:t>Все расходы, связанные с устранением выявленных несоответствий или заменой Оборудования, включая транспортные расходы с погрузо-разгрузочными работами, расходы на командирование специалистов Подрядчика на Объект, будут осуществляться Подрядчиком за свой счёт.</w:t>
      </w:r>
    </w:p>
    <w:p w14:paraId="6B2E21C4" w14:textId="77777777" w:rsidR="00187664" w:rsidRPr="00DB05B8" w:rsidRDefault="00187664" w:rsidP="00187664">
      <w:pPr>
        <w:pStyle w:val="31"/>
        <w:shd w:val="clear" w:color="auto" w:fill="auto"/>
        <w:tabs>
          <w:tab w:val="left" w:pos="709"/>
        </w:tabs>
        <w:spacing w:line="240" w:lineRule="auto"/>
        <w:ind w:right="20" w:firstLine="567"/>
        <w:rPr>
          <w:rFonts w:ascii="Times New Roman" w:hAnsi="Times New Roman" w:cs="Times New Roman"/>
        </w:rPr>
      </w:pPr>
      <w:r w:rsidRPr="00DB05B8">
        <w:rPr>
          <w:rFonts w:ascii="Times New Roman" w:hAnsi="Times New Roman" w:cs="Times New Roman"/>
        </w:rPr>
        <w:tab/>
        <w:t>Если Подрядчик по требованию Заказчика не приступает к устранению обнаруженных несоответствий Оборудования в течение 10 (Десяти) календарных дней с даты уведомления, то Заказчик имеет право устранить эти несоответствия за счёт Подрядчика без потери своих прав по гарантиям.</w:t>
      </w:r>
    </w:p>
    <w:p w14:paraId="6B2E21C5" w14:textId="77777777" w:rsidR="00187664" w:rsidRPr="00DB05B8" w:rsidRDefault="00187664" w:rsidP="00187664">
      <w:pPr>
        <w:pStyle w:val="31"/>
        <w:shd w:val="clear" w:color="auto" w:fill="auto"/>
        <w:tabs>
          <w:tab w:val="left" w:pos="709"/>
        </w:tabs>
        <w:spacing w:line="240" w:lineRule="auto"/>
        <w:ind w:right="20" w:firstLine="567"/>
        <w:rPr>
          <w:rFonts w:ascii="Times New Roman" w:hAnsi="Times New Roman" w:cs="Times New Roman"/>
        </w:rPr>
      </w:pPr>
      <w:r w:rsidRPr="00DB05B8">
        <w:rPr>
          <w:rFonts w:ascii="Times New Roman" w:hAnsi="Times New Roman" w:cs="Times New Roman"/>
        </w:rPr>
        <w:lastRenderedPageBreak/>
        <w:tab/>
        <w:t>Заказчик обязан уведомить Подрядчика в письменной форме обо всех претензиях, связанных с гарантией. После получения подобного уведомления Подрядчик должен в течение 5 (пяти) рабочих дней информировать Заказчика о принятии мер по устранению выявленных дефектов. Подрядчик в максимально возможный короткий срок, указанный или согласованный с Заказчиком, производит устранение выявленных дефектов. В случае нарушения сроков исполнения гарантийных обязательств Подрядчик выплачивает  Заказчику пеню в размере 0,1% (Ноль целых одну десятую процента) стоимости несоответствующего Оборудования за каждый день нарушения обязательств.</w:t>
      </w:r>
    </w:p>
    <w:p w14:paraId="6B2E21C6" w14:textId="77777777" w:rsidR="00187664" w:rsidRPr="00DB05B8" w:rsidRDefault="00187664" w:rsidP="00187664">
      <w:pPr>
        <w:pStyle w:val="31"/>
        <w:shd w:val="clear" w:color="auto" w:fill="auto"/>
        <w:tabs>
          <w:tab w:val="left" w:pos="709"/>
        </w:tabs>
        <w:spacing w:line="240" w:lineRule="auto"/>
        <w:ind w:right="20" w:firstLine="567"/>
        <w:rPr>
          <w:rFonts w:ascii="Times New Roman" w:hAnsi="Times New Roman" w:cs="Times New Roman"/>
        </w:rPr>
      </w:pPr>
      <w:r w:rsidRPr="00DB05B8">
        <w:rPr>
          <w:rFonts w:ascii="Times New Roman" w:hAnsi="Times New Roman" w:cs="Times New Roman"/>
        </w:rPr>
        <w:tab/>
        <w:t>Если в течение гарантийного срока эксплуатации Оборудования произойдет выход Оборудования из строя, в том числе отказ в работе Оборудования, по вине Подрядчика, последний за свой счет восстанавливает работоспособность Оборудования в кратчайшие сроки, а также выплачивает Заказчику штраф в размере 20 % (Двадцать процентов) от стоимости элементов Оборудования, требующих восстановления.</w:t>
      </w:r>
    </w:p>
    <w:p w14:paraId="6B2E21C7" w14:textId="77777777" w:rsidR="00187664" w:rsidRPr="00DB05B8" w:rsidRDefault="00187664" w:rsidP="00187664">
      <w:pPr>
        <w:pStyle w:val="31"/>
        <w:shd w:val="clear" w:color="auto" w:fill="auto"/>
        <w:tabs>
          <w:tab w:val="left" w:pos="709"/>
        </w:tabs>
        <w:spacing w:line="240" w:lineRule="auto"/>
        <w:ind w:right="20" w:firstLine="567"/>
        <w:rPr>
          <w:rFonts w:ascii="Times New Roman" w:hAnsi="Times New Roman" w:cs="Times New Roman"/>
        </w:rPr>
      </w:pPr>
      <w:r w:rsidRPr="00DB05B8">
        <w:rPr>
          <w:rFonts w:ascii="Times New Roman" w:hAnsi="Times New Roman" w:cs="Times New Roman"/>
        </w:rPr>
        <w:tab/>
        <w:t>Гарантийный период замененных деталей начинается заново с даты замены, а для узла, в состав которого входит замененная деталь, продлевается на время, в течение, которого узел не мог функционировать.</w:t>
      </w:r>
    </w:p>
    <w:p w14:paraId="6B2E21C9" w14:textId="77777777" w:rsidR="00187664" w:rsidRPr="00DB05B8" w:rsidRDefault="00187664" w:rsidP="00187664">
      <w:pPr>
        <w:pStyle w:val="31"/>
        <w:numPr>
          <w:ilvl w:val="1"/>
          <w:numId w:val="10"/>
        </w:numPr>
        <w:shd w:val="clear" w:color="auto" w:fill="auto"/>
        <w:tabs>
          <w:tab w:val="left" w:pos="0"/>
        </w:tabs>
        <w:spacing w:line="266" w:lineRule="exact"/>
        <w:ind w:right="20"/>
        <w:rPr>
          <w:rFonts w:ascii="Times New Roman" w:hAnsi="Times New Roman" w:cs="Times New Roman"/>
          <w:b/>
        </w:rPr>
      </w:pPr>
      <w:r w:rsidRPr="00DB05B8">
        <w:rPr>
          <w:rFonts w:ascii="Times New Roman" w:hAnsi="Times New Roman" w:cs="Times New Roman"/>
          <w:b/>
        </w:rPr>
        <w:t xml:space="preserve">Гарантийные обязательства на Работы </w:t>
      </w:r>
    </w:p>
    <w:p w14:paraId="6B2E21CA" w14:textId="0163E0F4" w:rsidR="00187664" w:rsidRPr="00DB05B8" w:rsidRDefault="00187664" w:rsidP="00187664">
      <w:pPr>
        <w:pStyle w:val="31"/>
        <w:shd w:val="clear" w:color="auto" w:fill="auto"/>
        <w:tabs>
          <w:tab w:val="left" w:pos="0"/>
          <w:tab w:val="left" w:pos="709"/>
        </w:tabs>
        <w:spacing w:line="240" w:lineRule="auto"/>
        <w:ind w:right="20" w:firstLine="567"/>
        <w:rPr>
          <w:rFonts w:ascii="Times New Roman" w:hAnsi="Times New Roman" w:cs="Times New Roman"/>
        </w:rPr>
      </w:pPr>
      <w:r w:rsidRPr="00DB05B8">
        <w:rPr>
          <w:rFonts w:ascii="Times New Roman" w:hAnsi="Times New Roman" w:cs="Times New Roman"/>
        </w:rPr>
        <w:t xml:space="preserve">Гарантийный срок на выполненные Работы составляет </w:t>
      </w:r>
      <w:r w:rsidR="001A4C67">
        <w:rPr>
          <w:rFonts w:ascii="Times New Roman" w:hAnsi="Times New Roman" w:cs="Times New Roman"/>
          <w:i/>
        </w:rPr>
        <w:t>60</w:t>
      </w:r>
      <w:r w:rsidRPr="00DB05B8">
        <w:rPr>
          <w:rFonts w:ascii="Times New Roman" w:hAnsi="Times New Roman" w:cs="Times New Roman"/>
          <w:i/>
        </w:rPr>
        <w:t xml:space="preserve"> (</w:t>
      </w:r>
      <w:r w:rsidR="001A4C67">
        <w:rPr>
          <w:rFonts w:ascii="Times New Roman" w:hAnsi="Times New Roman" w:cs="Times New Roman"/>
          <w:i/>
        </w:rPr>
        <w:t>шестьдесят</w:t>
      </w:r>
      <w:r w:rsidRPr="00DB05B8">
        <w:rPr>
          <w:rFonts w:ascii="Times New Roman" w:hAnsi="Times New Roman" w:cs="Times New Roman"/>
          <w:i/>
        </w:rPr>
        <w:t>) м</w:t>
      </w:r>
      <w:r w:rsidRPr="00DB05B8">
        <w:rPr>
          <w:rFonts w:ascii="Times New Roman" w:hAnsi="Times New Roman" w:cs="Times New Roman"/>
        </w:rPr>
        <w:t>есяцев с даты подписания уполномоченными представителями Сторон Акта о приемке выполненных работ. В случае если законодательством установлен более длительный гарантийный срок, то гарантийные обязательства Подрядчика распространяются на срок, установленный законодательством.</w:t>
      </w:r>
    </w:p>
    <w:p w14:paraId="6B2E21CB" w14:textId="77777777" w:rsidR="00187664" w:rsidRPr="00DB05B8" w:rsidRDefault="00187664" w:rsidP="00187664">
      <w:pPr>
        <w:pStyle w:val="31"/>
        <w:shd w:val="clear" w:color="auto" w:fill="auto"/>
        <w:tabs>
          <w:tab w:val="left" w:pos="0"/>
        </w:tabs>
        <w:spacing w:line="240" w:lineRule="auto"/>
        <w:ind w:right="20" w:firstLine="567"/>
        <w:rPr>
          <w:rFonts w:ascii="Times New Roman" w:hAnsi="Times New Roman" w:cs="Times New Roman"/>
          <w:i/>
        </w:rPr>
      </w:pPr>
      <w:r w:rsidRPr="00DB05B8">
        <w:rPr>
          <w:rFonts w:ascii="Times New Roman" w:hAnsi="Times New Roman" w:cs="Times New Roman"/>
          <w:i/>
        </w:rPr>
        <w:t xml:space="preserve">В отношении материалов, запасных частей и иных материальных ресурсов Подрядчика, используемых Подрядчиком при выполнении Работ, гарантийный срок составляет  24 (двадцать четыре) месяца. В случае если законодательством установлен более длительный гарантийный срок, то гарантийные обязательства Подрядчика в отношении запасных частей, Оборудования и материалов распространяются на срок, установленный законодательством. </w:t>
      </w:r>
    </w:p>
    <w:p w14:paraId="6B2E21CC" w14:textId="77777777" w:rsidR="00187664" w:rsidRPr="00DB05B8" w:rsidRDefault="00187664" w:rsidP="00187664">
      <w:pPr>
        <w:pStyle w:val="31"/>
        <w:shd w:val="clear" w:color="auto" w:fill="auto"/>
        <w:tabs>
          <w:tab w:val="left" w:pos="0"/>
          <w:tab w:val="left" w:pos="709"/>
        </w:tabs>
        <w:spacing w:line="240" w:lineRule="auto"/>
        <w:ind w:right="20" w:firstLine="567"/>
        <w:rPr>
          <w:rFonts w:ascii="Times New Roman" w:hAnsi="Times New Roman" w:cs="Times New Roman"/>
        </w:rPr>
      </w:pPr>
      <w:r w:rsidRPr="00DB05B8">
        <w:rPr>
          <w:rFonts w:ascii="Times New Roman" w:hAnsi="Times New Roman" w:cs="Times New Roman"/>
        </w:rPr>
        <w:tab/>
        <w:t>Заказчик обязан уведомить Подрядчика в письменной форме обо всех претензиях, связанных с гарантией.</w:t>
      </w:r>
    </w:p>
    <w:p w14:paraId="6B2E21CD" w14:textId="77777777" w:rsidR="00187664" w:rsidRPr="00DB05B8" w:rsidRDefault="00187664" w:rsidP="00187664">
      <w:pPr>
        <w:pStyle w:val="31"/>
        <w:shd w:val="clear" w:color="auto" w:fill="auto"/>
        <w:tabs>
          <w:tab w:val="left" w:pos="0"/>
        </w:tabs>
        <w:spacing w:line="240" w:lineRule="auto"/>
        <w:ind w:right="20" w:firstLine="567"/>
        <w:rPr>
          <w:rFonts w:ascii="Times New Roman" w:hAnsi="Times New Roman" w:cs="Times New Roman"/>
        </w:rPr>
      </w:pPr>
      <w:r w:rsidRPr="00DB05B8">
        <w:rPr>
          <w:rFonts w:ascii="Times New Roman" w:hAnsi="Times New Roman" w:cs="Times New Roman"/>
        </w:rPr>
        <w:t>После получения подобного уведомления Подрядчик должен в течение 5 (пяти) рабочих дней информировать Заказчика о принятии мер по устранению выявленных дефектов. Подрядчик в максимально возможный короткий срок, указанный или согласованный с Заказчиком, производит устранение выявленных дефектов или полностью переделывает Работы собственными или привлеченными силами за свой счет.</w:t>
      </w:r>
    </w:p>
    <w:p w14:paraId="6B2E21CE" w14:textId="77777777" w:rsidR="00187664" w:rsidRPr="00DB05B8" w:rsidRDefault="00187664" w:rsidP="00187664">
      <w:pPr>
        <w:pStyle w:val="31"/>
        <w:shd w:val="clear" w:color="auto" w:fill="auto"/>
        <w:tabs>
          <w:tab w:val="left" w:pos="0"/>
        </w:tabs>
        <w:spacing w:line="240" w:lineRule="auto"/>
        <w:ind w:right="20" w:firstLine="567"/>
        <w:rPr>
          <w:rFonts w:ascii="Times New Roman" w:hAnsi="Times New Roman" w:cs="Times New Roman"/>
        </w:rPr>
      </w:pPr>
      <w:r w:rsidRPr="00DB05B8">
        <w:rPr>
          <w:rFonts w:ascii="Times New Roman" w:hAnsi="Times New Roman" w:cs="Times New Roman"/>
        </w:rPr>
        <w:t>В случае уклонения Подрядчика от устранения выявленных дефектов в разумный срок Заказчик вправе самостоятельно принять меры по их устранению. В последующем Заказчик, без ущерба другим своим правам, вправе предъявить Подрядчику требование к оплате стоимости выполненных Работ, равную произведенным затратам на устранение дефектов.</w:t>
      </w:r>
    </w:p>
    <w:p w14:paraId="6B2E21CF" w14:textId="77777777" w:rsidR="00187664" w:rsidRPr="00DB05B8" w:rsidRDefault="00187664" w:rsidP="00187664">
      <w:pPr>
        <w:pStyle w:val="31"/>
        <w:shd w:val="clear" w:color="auto" w:fill="auto"/>
        <w:tabs>
          <w:tab w:val="left" w:pos="0"/>
        </w:tabs>
        <w:spacing w:line="240" w:lineRule="auto"/>
        <w:ind w:right="20" w:firstLine="567"/>
        <w:rPr>
          <w:rFonts w:ascii="Times New Roman" w:hAnsi="Times New Roman" w:cs="Times New Roman"/>
        </w:rPr>
      </w:pPr>
      <w:r w:rsidRPr="00DB05B8">
        <w:rPr>
          <w:rFonts w:ascii="Times New Roman" w:hAnsi="Times New Roman" w:cs="Times New Roman"/>
        </w:rPr>
        <w:tab/>
        <w:t>Подрядчик гарантирует:</w:t>
      </w:r>
    </w:p>
    <w:p w14:paraId="6B2E21D0" w14:textId="77777777" w:rsidR="00187664" w:rsidRPr="00DB05B8" w:rsidRDefault="00187664" w:rsidP="00187664">
      <w:pPr>
        <w:pStyle w:val="31"/>
        <w:numPr>
          <w:ilvl w:val="0"/>
          <w:numId w:val="11"/>
        </w:numPr>
        <w:shd w:val="clear" w:color="auto" w:fill="auto"/>
        <w:tabs>
          <w:tab w:val="left" w:pos="0"/>
          <w:tab w:val="left" w:pos="851"/>
        </w:tabs>
        <w:spacing w:line="266" w:lineRule="exact"/>
        <w:ind w:left="0" w:right="20" w:firstLine="567"/>
        <w:rPr>
          <w:rFonts w:ascii="Times New Roman" w:hAnsi="Times New Roman" w:cs="Times New Roman"/>
        </w:rPr>
      </w:pPr>
      <w:r w:rsidRPr="00DB05B8">
        <w:rPr>
          <w:rFonts w:ascii="Times New Roman" w:hAnsi="Times New Roman" w:cs="Times New Roman"/>
        </w:rPr>
        <w:t>надлежащее качество используемых материалов, изделий и оборудования, соответствие их проектным спецификациям, государственным стандартам и техническим условиям, обеспеченность их соответствующими сертификатами, техническими паспортами и другими документами, удостоверяющими их качество;</w:t>
      </w:r>
    </w:p>
    <w:p w14:paraId="6B2E21D1" w14:textId="77777777" w:rsidR="00187664" w:rsidRPr="00DB05B8" w:rsidRDefault="00187664" w:rsidP="00187664">
      <w:pPr>
        <w:pStyle w:val="31"/>
        <w:numPr>
          <w:ilvl w:val="0"/>
          <w:numId w:val="11"/>
        </w:numPr>
        <w:shd w:val="clear" w:color="auto" w:fill="auto"/>
        <w:tabs>
          <w:tab w:val="left" w:pos="0"/>
          <w:tab w:val="left" w:pos="851"/>
        </w:tabs>
        <w:spacing w:line="266" w:lineRule="exact"/>
        <w:ind w:left="0" w:right="20" w:firstLine="567"/>
        <w:rPr>
          <w:rFonts w:ascii="Times New Roman" w:hAnsi="Times New Roman" w:cs="Times New Roman"/>
        </w:rPr>
      </w:pPr>
      <w:r w:rsidRPr="00DB05B8">
        <w:rPr>
          <w:rFonts w:ascii="Times New Roman" w:hAnsi="Times New Roman" w:cs="Times New Roman"/>
        </w:rPr>
        <w:t>качество выполнения всех Работ в соответствии с действующими нормами и правилами;</w:t>
      </w:r>
    </w:p>
    <w:p w14:paraId="6B2E21D2" w14:textId="77777777" w:rsidR="00187664" w:rsidRPr="00DB05B8" w:rsidRDefault="00187664" w:rsidP="00187664">
      <w:pPr>
        <w:pStyle w:val="31"/>
        <w:numPr>
          <w:ilvl w:val="0"/>
          <w:numId w:val="11"/>
        </w:numPr>
        <w:shd w:val="clear" w:color="auto" w:fill="auto"/>
        <w:tabs>
          <w:tab w:val="left" w:pos="0"/>
          <w:tab w:val="left" w:pos="851"/>
        </w:tabs>
        <w:spacing w:line="266" w:lineRule="exact"/>
        <w:ind w:left="0" w:right="20" w:firstLine="567"/>
        <w:rPr>
          <w:rFonts w:ascii="Times New Roman" w:hAnsi="Times New Roman" w:cs="Times New Roman"/>
        </w:rPr>
      </w:pPr>
      <w:r w:rsidRPr="00DB05B8">
        <w:rPr>
          <w:rFonts w:ascii="Times New Roman" w:hAnsi="Times New Roman" w:cs="Times New Roman"/>
        </w:rPr>
        <w:t>устранение всех недостатков и дефектов, выявленных в гарантийный срок.</w:t>
      </w:r>
    </w:p>
    <w:p w14:paraId="6B2E21D3" w14:textId="77777777" w:rsidR="00187664" w:rsidRDefault="00187664" w:rsidP="00187664">
      <w:pPr>
        <w:pStyle w:val="31"/>
        <w:shd w:val="clear" w:color="auto" w:fill="auto"/>
        <w:tabs>
          <w:tab w:val="left" w:pos="0"/>
        </w:tabs>
        <w:spacing w:line="266" w:lineRule="exact"/>
        <w:ind w:right="20" w:firstLine="567"/>
        <w:rPr>
          <w:rFonts w:ascii="Times New Roman" w:hAnsi="Times New Roman" w:cs="Times New Roman"/>
        </w:rPr>
      </w:pPr>
      <w:r w:rsidRPr="00DB05B8">
        <w:rPr>
          <w:rFonts w:ascii="Times New Roman" w:hAnsi="Times New Roman" w:cs="Times New Roman"/>
        </w:rPr>
        <w:tab/>
        <w:t>В случае возникновения при монтаже необходимости выполнения «подгоночных» работ, возникших по вине Подрядчика и непредусмотренных технической документацией по монтажу, указанные работы будут выполняться за счёт Подрядчика.</w:t>
      </w:r>
    </w:p>
    <w:p w14:paraId="6B2E21D5" w14:textId="77777777" w:rsidR="00187664" w:rsidRPr="00DB05B8" w:rsidRDefault="00187664" w:rsidP="00187664">
      <w:pPr>
        <w:numPr>
          <w:ilvl w:val="0"/>
          <w:numId w:val="12"/>
        </w:numPr>
        <w:spacing w:line="270" w:lineRule="exact"/>
        <w:jc w:val="center"/>
        <w:rPr>
          <w:b/>
          <w:sz w:val="24"/>
          <w:szCs w:val="24"/>
        </w:rPr>
      </w:pPr>
      <w:r w:rsidRPr="00DB05B8">
        <w:rPr>
          <w:b/>
          <w:sz w:val="24"/>
          <w:szCs w:val="24"/>
        </w:rPr>
        <w:t>ОТВЕТСТВЕННОСТЬ СТОРОН</w:t>
      </w:r>
    </w:p>
    <w:p w14:paraId="6B2E21D6" w14:textId="77777777" w:rsidR="00187664" w:rsidRPr="00DB05B8" w:rsidRDefault="00187664" w:rsidP="00187664">
      <w:pPr>
        <w:numPr>
          <w:ilvl w:val="1"/>
          <w:numId w:val="13"/>
        </w:numPr>
        <w:shd w:val="clear" w:color="auto" w:fill="FFFFFF"/>
        <w:tabs>
          <w:tab w:val="left" w:pos="1134"/>
        </w:tabs>
        <w:ind w:left="0" w:firstLine="567"/>
        <w:jc w:val="both"/>
        <w:rPr>
          <w:sz w:val="24"/>
          <w:szCs w:val="24"/>
        </w:rPr>
      </w:pPr>
      <w:r w:rsidRPr="00DB05B8">
        <w:rPr>
          <w:sz w:val="24"/>
          <w:szCs w:val="24"/>
        </w:rPr>
        <w:t>Стороны по Договору несут имущественную и иную ответственность по своим обязательствам в соответствии с действующим законодательством и нормативными актами Российской Федерации.</w:t>
      </w:r>
    </w:p>
    <w:p w14:paraId="6B2E21D7" w14:textId="77777777" w:rsidR="00187664" w:rsidRPr="00DB05B8" w:rsidRDefault="00187664" w:rsidP="00187664">
      <w:pPr>
        <w:numPr>
          <w:ilvl w:val="1"/>
          <w:numId w:val="13"/>
        </w:numPr>
        <w:shd w:val="clear" w:color="auto" w:fill="FFFFFF"/>
        <w:tabs>
          <w:tab w:val="left" w:pos="1134"/>
        </w:tabs>
        <w:ind w:left="0" w:firstLine="567"/>
        <w:jc w:val="both"/>
        <w:rPr>
          <w:sz w:val="24"/>
          <w:szCs w:val="24"/>
        </w:rPr>
      </w:pPr>
      <w:r w:rsidRPr="00DB05B8">
        <w:rPr>
          <w:sz w:val="24"/>
          <w:szCs w:val="24"/>
        </w:rPr>
        <w:lastRenderedPageBreak/>
        <w:t>В случае просрочки поставки Оборудования (недопоставка, поставка некомплектного, некачественного, не соответствующего номенклатуре,– контрафактного товара) Подрядчик уплачивает Заказчику неустойку (пени) в размере 0,1% (Ноль целых одну десятую процента) стоимости не поставленного в срок (недопоставленного, поставленного некомплектно, некачественного, не соответствующего номенклатуре) Оборудования за каждый день просрочки поставки.</w:t>
      </w:r>
    </w:p>
    <w:p w14:paraId="6B2E21D8" w14:textId="77777777" w:rsidR="00187664" w:rsidRPr="00DB05B8" w:rsidRDefault="00187664" w:rsidP="00187664">
      <w:pPr>
        <w:numPr>
          <w:ilvl w:val="1"/>
          <w:numId w:val="13"/>
        </w:numPr>
        <w:shd w:val="clear" w:color="auto" w:fill="FFFFFF"/>
        <w:tabs>
          <w:tab w:val="left" w:pos="1134"/>
        </w:tabs>
        <w:ind w:left="0" w:firstLine="567"/>
        <w:jc w:val="both"/>
        <w:rPr>
          <w:sz w:val="24"/>
          <w:szCs w:val="24"/>
        </w:rPr>
      </w:pPr>
      <w:r w:rsidRPr="00DB05B8">
        <w:rPr>
          <w:sz w:val="24"/>
          <w:szCs w:val="24"/>
        </w:rPr>
        <w:t>В случае поставки контрафактного Оборудования (товара с поддельными документами). Подрядчик уплачивает Заказчику штраф в размере 30% от стоимости контрафактного Оборудования, а так же возмещает Заказчику иные понесенные Заказчиком убытки.</w:t>
      </w:r>
    </w:p>
    <w:p w14:paraId="6B2E21D9" w14:textId="2D3B03D2" w:rsidR="00187664" w:rsidRPr="00DB05B8" w:rsidRDefault="00187664" w:rsidP="00187664">
      <w:pPr>
        <w:numPr>
          <w:ilvl w:val="1"/>
          <w:numId w:val="13"/>
        </w:numPr>
        <w:shd w:val="clear" w:color="auto" w:fill="FFFFFF"/>
        <w:tabs>
          <w:tab w:val="left" w:pos="1134"/>
        </w:tabs>
        <w:ind w:left="0" w:firstLine="567"/>
        <w:jc w:val="both"/>
        <w:rPr>
          <w:sz w:val="24"/>
          <w:szCs w:val="24"/>
        </w:rPr>
      </w:pPr>
      <w:r w:rsidRPr="00DB05B8">
        <w:rPr>
          <w:sz w:val="24"/>
          <w:szCs w:val="24"/>
        </w:rPr>
        <w:t xml:space="preserve">При несвоевременном представлении Поставщиком товаросопроводительной документации согласно п. </w:t>
      </w:r>
      <w:r w:rsidR="00E67E58">
        <w:rPr>
          <w:sz w:val="24"/>
          <w:szCs w:val="24"/>
        </w:rPr>
        <w:t>3.2.</w:t>
      </w:r>
      <w:r w:rsidRPr="00DB05B8">
        <w:rPr>
          <w:sz w:val="24"/>
          <w:szCs w:val="24"/>
        </w:rPr>
        <w:t xml:space="preserve"> Договора, а также при нарушении условий упаковки или маркировки груза Подрядчик возмещает Заказчику фактические убытки, вызванные указанной задержкой или несоблюдением условий маркировки, в порядке, установленном настоящим Договором.</w:t>
      </w:r>
    </w:p>
    <w:p w14:paraId="6B2E21DA" w14:textId="4DB7B3AE" w:rsidR="00187664" w:rsidRPr="00DB05B8" w:rsidRDefault="00187664" w:rsidP="00187664">
      <w:pPr>
        <w:pStyle w:val="31"/>
        <w:numPr>
          <w:ilvl w:val="1"/>
          <w:numId w:val="12"/>
        </w:numPr>
        <w:shd w:val="clear" w:color="auto" w:fill="auto"/>
        <w:tabs>
          <w:tab w:val="left" w:pos="1262"/>
        </w:tabs>
        <w:spacing w:line="270" w:lineRule="exact"/>
        <w:ind w:left="0" w:right="-80" w:firstLine="567"/>
        <w:rPr>
          <w:rFonts w:ascii="Times New Roman" w:hAnsi="Times New Roman" w:cs="Times New Roman"/>
        </w:rPr>
      </w:pPr>
      <w:r w:rsidRPr="00DB05B8">
        <w:rPr>
          <w:rFonts w:ascii="Times New Roman" w:hAnsi="Times New Roman" w:cs="Times New Roman"/>
        </w:rPr>
        <w:t>В случае несвоевременного выполнения Работ (нарушение срока начала и окончания выполнения Работ, а также промежуточных сроков) Подрядчик уплачивает Заказчику неустойку (пени) в размере 0,1 % (Ноль целых одну десятую процента) от общей цены Работ, опред</w:t>
      </w:r>
      <w:r w:rsidR="00E67E58">
        <w:rPr>
          <w:rFonts w:ascii="Times New Roman" w:hAnsi="Times New Roman" w:cs="Times New Roman"/>
        </w:rPr>
        <w:t>еленной в соответствующей Смете</w:t>
      </w:r>
      <w:r w:rsidRPr="00DB05B8">
        <w:rPr>
          <w:rFonts w:ascii="Times New Roman" w:hAnsi="Times New Roman" w:cs="Times New Roman"/>
        </w:rPr>
        <w:t xml:space="preserve">, за каждый день просрочки выполнения Работ. </w:t>
      </w:r>
    </w:p>
    <w:p w14:paraId="6B2E21DB" w14:textId="77777777" w:rsidR="00187664" w:rsidRPr="00DB05B8" w:rsidRDefault="00187664" w:rsidP="00187664">
      <w:pPr>
        <w:numPr>
          <w:ilvl w:val="1"/>
          <w:numId w:val="13"/>
        </w:numPr>
        <w:shd w:val="clear" w:color="auto" w:fill="FFFFFF"/>
        <w:tabs>
          <w:tab w:val="left" w:pos="1134"/>
        </w:tabs>
        <w:ind w:left="0" w:firstLine="567"/>
        <w:jc w:val="both"/>
        <w:rPr>
          <w:sz w:val="24"/>
          <w:szCs w:val="24"/>
        </w:rPr>
      </w:pPr>
      <w:r w:rsidRPr="00DB05B8">
        <w:rPr>
          <w:sz w:val="24"/>
          <w:szCs w:val="24"/>
        </w:rPr>
        <w:t>В случаях, когда Работы выполнены Подрядчиком с отступлениями от настоящего Договора, ухудшившими результат Работ, или с иными недостатками, Заказчик вправе по своему выбору:</w:t>
      </w:r>
    </w:p>
    <w:p w14:paraId="6B2E21DC" w14:textId="77777777" w:rsidR="00187664" w:rsidRPr="00DB05B8" w:rsidRDefault="00187664" w:rsidP="00187664">
      <w:pPr>
        <w:numPr>
          <w:ilvl w:val="2"/>
          <w:numId w:val="13"/>
        </w:numPr>
        <w:shd w:val="clear" w:color="auto" w:fill="FFFFFF"/>
        <w:tabs>
          <w:tab w:val="num" w:pos="567"/>
        </w:tabs>
        <w:ind w:left="0" w:firstLine="567"/>
        <w:jc w:val="both"/>
        <w:rPr>
          <w:sz w:val="24"/>
          <w:szCs w:val="24"/>
        </w:rPr>
      </w:pPr>
      <w:r w:rsidRPr="00DB05B8">
        <w:rPr>
          <w:sz w:val="24"/>
          <w:szCs w:val="24"/>
        </w:rPr>
        <w:t>потребовать от Подрядчика безвозмездного устранения недостатков в разумный срок;</w:t>
      </w:r>
    </w:p>
    <w:p w14:paraId="6B2E21DD" w14:textId="77777777" w:rsidR="00187664" w:rsidRPr="00DB05B8" w:rsidRDefault="00187664" w:rsidP="00187664">
      <w:pPr>
        <w:numPr>
          <w:ilvl w:val="2"/>
          <w:numId w:val="13"/>
        </w:numPr>
        <w:shd w:val="clear" w:color="auto" w:fill="FFFFFF"/>
        <w:tabs>
          <w:tab w:val="num" w:pos="567"/>
        </w:tabs>
        <w:ind w:left="0" w:firstLine="567"/>
        <w:jc w:val="both"/>
        <w:rPr>
          <w:sz w:val="24"/>
          <w:szCs w:val="24"/>
        </w:rPr>
      </w:pPr>
      <w:r w:rsidRPr="00DB05B8">
        <w:rPr>
          <w:sz w:val="24"/>
          <w:szCs w:val="24"/>
        </w:rPr>
        <w:t>потребовать от Подрядчика соразмерного уменьшения установленной за Работы цены;</w:t>
      </w:r>
    </w:p>
    <w:p w14:paraId="6B2E21DE" w14:textId="77777777" w:rsidR="00187664" w:rsidRPr="00DB05B8" w:rsidRDefault="00187664" w:rsidP="00187664">
      <w:pPr>
        <w:numPr>
          <w:ilvl w:val="2"/>
          <w:numId w:val="13"/>
        </w:numPr>
        <w:shd w:val="clear" w:color="auto" w:fill="FFFFFF"/>
        <w:tabs>
          <w:tab w:val="num" w:pos="567"/>
        </w:tabs>
        <w:ind w:left="0" w:firstLine="567"/>
        <w:jc w:val="both"/>
        <w:rPr>
          <w:sz w:val="24"/>
          <w:szCs w:val="24"/>
        </w:rPr>
      </w:pPr>
      <w:r w:rsidRPr="00DB05B8">
        <w:rPr>
          <w:sz w:val="24"/>
          <w:szCs w:val="24"/>
        </w:rPr>
        <w:t>устранить недостатки своими силами или привлечь для их устранения третье лицо с отнесением расходов на устранение недостатков на Подрядчика.</w:t>
      </w:r>
    </w:p>
    <w:p w14:paraId="6B2E21DF" w14:textId="60232598" w:rsidR="00187664" w:rsidRPr="00DB05B8" w:rsidRDefault="00187664" w:rsidP="00187664">
      <w:pPr>
        <w:numPr>
          <w:ilvl w:val="2"/>
          <w:numId w:val="13"/>
        </w:numPr>
        <w:shd w:val="clear" w:color="auto" w:fill="FFFFFF"/>
        <w:tabs>
          <w:tab w:val="num" w:pos="1418"/>
        </w:tabs>
        <w:ind w:left="0" w:firstLine="567"/>
        <w:jc w:val="both"/>
        <w:rPr>
          <w:sz w:val="24"/>
          <w:szCs w:val="24"/>
        </w:rPr>
      </w:pPr>
      <w:r w:rsidRPr="00DB05B8">
        <w:rPr>
          <w:sz w:val="24"/>
          <w:szCs w:val="24"/>
        </w:rPr>
        <w:t xml:space="preserve">потребовать уплаты штрафных санкций в размере  </w:t>
      </w:r>
      <w:r w:rsidRPr="00DB05B8">
        <w:rPr>
          <w:i/>
          <w:sz w:val="24"/>
          <w:szCs w:val="24"/>
        </w:rPr>
        <w:t>100 % (Ста процентов</w:t>
      </w:r>
      <w:r w:rsidR="001A4C67">
        <w:rPr>
          <w:i/>
          <w:sz w:val="24"/>
          <w:szCs w:val="24"/>
        </w:rPr>
        <w:t>)</w:t>
      </w:r>
      <w:r w:rsidRPr="00DB05B8">
        <w:rPr>
          <w:i/>
          <w:sz w:val="24"/>
          <w:szCs w:val="24"/>
        </w:rPr>
        <w:t xml:space="preserve"> </w:t>
      </w:r>
      <w:r w:rsidRPr="00DB05B8">
        <w:rPr>
          <w:sz w:val="24"/>
          <w:szCs w:val="24"/>
        </w:rPr>
        <w:t>от стоимости устранения недостатков.</w:t>
      </w:r>
    </w:p>
    <w:p w14:paraId="6B2E21E0" w14:textId="1705A044" w:rsidR="00187664" w:rsidRPr="00DB05B8" w:rsidRDefault="00187664" w:rsidP="00187664">
      <w:pPr>
        <w:numPr>
          <w:ilvl w:val="1"/>
          <w:numId w:val="13"/>
        </w:numPr>
        <w:shd w:val="clear" w:color="auto" w:fill="FFFFFF"/>
        <w:tabs>
          <w:tab w:val="left" w:pos="1134"/>
        </w:tabs>
        <w:ind w:left="0" w:firstLine="567"/>
        <w:jc w:val="both"/>
        <w:rPr>
          <w:sz w:val="24"/>
          <w:szCs w:val="24"/>
        </w:rPr>
      </w:pPr>
      <w:r w:rsidRPr="00DB05B8">
        <w:rPr>
          <w:sz w:val="24"/>
          <w:szCs w:val="24"/>
        </w:rPr>
        <w:t xml:space="preserve">В случае  нарушения Подрядчиком согласованного с Заказчиком срока устранения недостатков, обнаруженных Заказчиком при выполнении Работ, Подрядчик оплачивает Заказчику штраф в размере </w:t>
      </w:r>
      <w:r w:rsidRPr="00DB05B8">
        <w:rPr>
          <w:i/>
          <w:sz w:val="24"/>
          <w:szCs w:val="24"/>
        </w:rPr>
        <w:t>10% (Десяти процентов</w:t>
      </w:r>
      <w:r w:rsidR="001A4C67">
        <w:rPr>
          <w:i/>
          <w:sz w:val="24"/>
          <w:szCs w:val="24"/>
        </w:rPr>
        <w:t>)</w:t>
      </w:r>
      <w:r w:rsidRPr="00DB05B8">
        <w:rPr>
          <w:sz w:val="24"/>
          <w:szCs w:val="24"/>
        </w:rPr>
        <w:t xml:space="preserve"> от стоимости Работ, выполняемых  Подрядчиком по настоящему Договору.</w:t>
      </w:r>
    </w:p>
    <w:p w14:paraId="6B2E21E1" w14:textId="5DB1CAFD" w:rsidR="00187664" w:rsidRPr="00DB05B8" w:rsidRDefault="00187664" w:rsidP="00187664">
      <w:pPr>
        <w:numPr>
          <w:ilvl w:val="1"/>
          <w:numId w:val="13"/>
        </w:numPr>
        <w:shd w:val="clear" w:color="auto" w:fill="FFFFFF"/>
        <w:tabs>
          <w:tab w:val="left" w:pos="1134"/>
        </w:tabs>
        <w:ind w:left="0" w:firstLine="567"/>
        <w:jc w:val="both"/>
        <w:rPr>
          <w:sz w:val="24"/>
          <w:szCs w:val="24"/>
        </w:rPr>
      </w:pPr>
      <w:r w:rsidRPr="00DB05B8">
        <w:rPr>
          <w:sz w:val="24"/>
          <w:szCs w:val="24"/>
        </w:rPr>
        <w:t xml:space="preserve">В случае  нарушения Подрядчиком срока выполнения Работ по устранению дефектов, выявленных в течение гарантийного срока, Подрядчик оплачивает Заказчику штраф в размере </w:t>
      </w:r>
      <w:r w:rsidRPr="00451394">
        <w:rPr>
          <w:i/>
          <w:sz w:val="24"/>
          <w:szCs w:val="24"/>
        </w:rPr>
        <w:t>20% (Двадцати процентов</w:t>
      </w:r>
      <w:r w:rsidR="001A4C67">
        <w:rPr>
          <w:i/>
          <w:sz w:val="24"/>
          <w:szCs w:val="24"/>
        </w:rPr>
        <w:t>)</w:t>
      </w:r>
      <w:r w:rsidRPr="00DB05B8">
        <w:rPr>
          <w:i/>
          <w:sz w:val="24"/>
          <w:szCs w:val="24"/>
        </w:rPr>
        <w:t xml:space="preserve"> </w:t>
      </w:r>
      <w:r w:rsidRPr="00DB05B8">
        <w:rPr>
          <w:sz w:val="24"/>
          <w:szCs w:val="24"/>
        </w:rPr>
        <w:t xml:space="preserve">от стоимости элементов Оборудования, требующих восстановления.    </w:t>
      </w:r>
    </w:p>
    <w:p w14:paraId="6B2E21E2" w14:textId="727574DD" w:rsidR="00187664" w:rsidRPr="00DB05B8" w:rsidRDefault="00187664" w:rsidP="00187664">
      <w:pPr>
        <w:numPr>
          <w:ilvl w:val="1"/>
          <w:numId w:val="13"/>
        </w:numPr>
        <w:shd w:val="clear" w:color="auto" w:fill="FFFFFF"/>
        <w:tabs>
          <w:tab w:val="left" w:pos="1134"/>
        </w:tabs>
        <w:ind w:left="0" w:firstLine="567"/>
        <w:jc w:val="both"/>
        <w:rPr>
          <w:sz w:val="24"/>
          <w:szCs w:val="24"/>
        </w:rPr>
      </w:pPr>
      <w:r w:rsidRPr="00DB05B8">
        <w:rPr>
          <w:sz w:val="24"/>
          <w:szCs w:val="24"/>
        </w:rPr>
        <w:t>Если в течение гарантийного срока на выполненные Работы произойдет выход из строя Оборудования, на котором производились Работы, в том числе отказ в работе Оборудования, поломка и пр., по вине Подрядчика, последний за свой счет восстанавливает работоспособность Оборудования в сроки, указанные Заказчиком, а также выплачивает Заказчику штраф в размере 20 % (Двадцати процентов) от  стоимости элементов Оборудования, требующих восстановления.</w:t>
      </w:r>
    </w:p>
    <w:p w14:paraId="6B2E21E3" w14:textId="77777777" w:rsidR="00187664" w:rsidRPr="00DB05B8" w:rsidRDefault="00187664" w:rsidP="00187664">
      <w:pPr>
        <w:numPr>
          <w:ilvl w:val="1"/>
          <w:numId w:val="13"/>
        </w:numPr>
        <w:shd w:val="clear" w:color="auto" w:fill="FFFFFF"/>
        <w:tabs>
          <w:tab w:val="left" w:pos="1134"/>
        </w:tabs>
        <w:ind w:left="0" w:firstLine="567"/>
        <w:jc w:val="both"/>
        <w:rPr>
          <w:sz w:val="24"/>
          <w:szCs w:val="24"/>
        </w:rPr>
      </w:pPr>
      <w:r w:rsidRPr="00DB05B8">
        <w:rPr>
          <w:sz w:val="24"/>
          <w:szCs w:val="24"/>
        </w:rPr>
        <w:t>В случае передачи Подрядчиком третьим лицам своих прав (в том числе денежных требований по договорам цессии и факторинга) по настоящему Договору  без заключения соответствующего дополнительного соглашения к настоящему Договору и/или обязанностей по настоящему Договору без письменного разрешения Заказчика, Подрядчик уплачивает Заказчику штраф в размере 20% от общей цены настоящего Договора.</w:t>
      </w:r>
    </w:p>
    <w:p w14:paraId="6B2E21E4" w14:textId="43CAC17C" w:rsidR="00187664" w:rsidRPr="00DB05B8" w:rsidRDefault="00187664" w:rsidP="00187664">
      <w:pPr>
        <w:numPr>
          <w:ilvl w:val="1"/>
          <w:numId w:val="13"/>
        </w:numPr>
        <w:shd w:val="clear" w:color="auto" w:fill="FFFFFF"/>
        <w:tabs>
          <w:tab w:val="left" w:pos="1134"/>
        </w:tabs>
        <w:ind w:left="0" w:firstLine="567"/>
        <w:jc w:val="both"/>
        <w:rPr>
          <w:sz w:val="24"/>
          <w:szCs w:val="24"/>
        </w:rPr>
      </w:pPr>
      <w:r w:rsidRPr="00DB05B8">
        <w:rPr>
          <w:sz w:val="24"/>
          <w:szCs w:val="24"/>
        </w:rPr>
        <w:t xml:space="preserve">В случае причинения Подрядчиком убытков Заказчику вследствие повреждения линий и сооружений связи Заказчика при выполнении Работ, Подрядчик обязан возместить указанные убытки Заказчику в добровольном порядке согласно действующему </w:t>
      </w:r>
      <w:r w:rsidRPr="00DB05B8">
        <w:rPr>
          <w:sz w:val="24"/>
          <w:szCs w:val="24"/>
        </w:rPr>
        <w:lastRenderedPageBreak/>
        <w:t>законодательству (в том числе, но не исключительно согласно действующему законодательству об охране линий и сооружений связи Российской Федерации).</w:t>
      </w:r>
    </w:p>
    <w:p w14:paraId="6B2E21E8" w14:textId="00AE58B5" w:rsidR="00187664" w:rsidRPr="00DB05B8" w:rsidRDefault="001A4C67" w:rsidP="00187664">
      <w:pPr>
        <w:rPr>
          <w:i/>
          <w:sz w:val="24"/>
          <w:szCs w:val="24"/>
        </w:rPr>
      </w:pPr>
      <w:r>
        <w:rPr>
          <w:i/>
          <w:sz w:val="24"/>
          <w:szCs w:val="24"/>
        </w:rPr>
        <w:t xml:space="preserve">        9.12.</w:t>
      </w:r>
      <w:r w:rsidR="00187664" w:rsidRPr="00DB05B8">
        <w:rPr>
          <w:i/>
          <w:sz w:val="24"/>
          <w:szCs w:val="24"/>
        </w:rPr>
        <w:t xml:space="preserve">За нарушение Подрядчиком: </w:t>
      </w:r>
    </w:p>
    <w:p w14:paraId="6B2E21E9" w14:textId="7990B4B0" w:rsidR="00187664" w:rsidRPr="00DB05B8" w:rsidRDefault="00187664" w:rsidP="00187664">
      <w:pPr>
        <w:ind w:firstLine="720"/>
        <w:jc w:val="both"/>
        <w:rPr>
          <w:i/>
          <w:sz w:val="24"/>
          <w:szCs w:val="24"/>
        </w:rPr>
      </w:pPr>
      <w:r w:rsidRPr="00DB05B8">
        <w:rPr>
          <w:i/>
          <w:sz w:val="24"/>
          <w:szCs w:val="24"/>
        </w:rPr>
        <w:t>обязательств по предоставлению обосновывающих стоимость оборудования и  материалов документов в соответствии с пунктом 3.2.1, за несвоевременное предоставле</w:t>
      </w:r>
      <w:r w:rsidR="00F66C62">
        <w:rPr>
          <w:i/>
          <w:sz w:val="24"/>
          <w:szCs w:val="24"/>
        </w:rPr>
        <w:t>ние документов согласно п.4.3.31</w:t>
      </w:r>
      <w:r w:rsidRPr="00DB05B8">
        <w:rPr>
          <w:i/>
          <w:sz w:val="24"/>
          <w:szCs w:val="24"/>
        </w:rPr>
        <w:t>., а равно предоставление документов, содержащих недостоверные сведения, Заказчик имеет право начислить Подрядчику неустойку  (штраф) в размере 15 (Пятнадцати) % от стоимости соответствующего оборудования и материалов, по которым не представлены документы или представлены документы, содержащие недостоверные сведения, за каждый выявленный случай. Заказчик вправе самостоятельно запросить у поставщиков оборудования и материалов, или у их официальных дилеров информацию о стоимости оборудования и  материалов,  на основании которой будет определяться стоимость оборудования и  материалов;</w:t>
      </w:r>
    </w:p>
    <w:p w14:paraId="6B2E21EA" w14:textId="40372F5F" w:rsidR="00187664" w:rsidRPr="00DB05B8" w:rsidRDefault="00187664" w:rsidP="00187664">
      <w:pPr>
        <w:ind w:firstLine="720"/>
        <w:jc w:val="both"/>
        <w:rPr>
          <w:sz w:val="24"/>
          <w:szCs w:val="24"/>
        </w:rPr>
      </w:pPr>
      <w:r w:rsidRPr="00DB05B8">
        <w:rPr>
          <w:i/>
          <w:sz w:val="24"/>
          <w:szCs w:val="24"/>
        </w:rPr>
        <w:t>обязательств по предоставлению документов, подтверждающих размер расходов, понесенных при выполнении работ,</w:t>
      </w:r>
      <w:r w:rsidR="00A742F2">
        <w:rPr>
          <w:i/>
          <w:sz w:val="24"/>
          <w:szCs w:val="24"/>
        </w:rPr>
        <w:t xml:space="preserve"> в соответствии с пунктом 4.3.31.</w:t>
      </w:r>
      <w:r w:rsidRPr="00DB05B8">
        <w:rPr>
          <w:i/>
          <w:sz w:val="24"/>
          <w:szCs w:val="24"/>
        </w:rPr>
        <w:t>, Заказчик имеет право начислить  Подрядчику неустойку в размере 500  (Пятьсот) рублей за каждый документ за каждый день просрочки.</w:t>
      </w:r>
    </w:p>
    <w:p w14:paraId="6B2E21EE" w14:textId="58E439A3" w:rsidR="00187664" w:rsidRPr="00DB05B8" w:rsidRDefault="00872432" w:rsidP="00872432">
      <w:pPr>
        <w:shd w:val="clear" w:color="auto" w:fill="FFFFFF"/>
        <w:ind w:firstLine="567"/>
        <w:jc w:val="both"/>
        <w:rPr>
          <w:sz w:val="24"/>
          <w:szCs w:val="24"/>
        </w:rPr>
      </w:pPr>
      <w:r>
        <w:rPr>
          <w:sz w:val="24"/>
          <w:szCs w:val="24"/>
        </w:rPr>
        <w:t>9.13.</w:t>
      </w:r>
      <w:r w:rsidR="00187664" w:rsidRPr="00DB05B8">
        <w:rPr>
          <w:sz w:val="24"/>
          <w:szCs w:val="24"/>
        </w:rPr>
        <w:t xml:space="preserve">В случае нарушения Заказчиком срока оплаты Подрядчик имеет право предъявить требование к Заказчику об уплате пени в размере </w:t>
      </w:r>
      <w:r w:rsidR="00187664" w:rsidRPr="00451394">
        <w:rPr>
          <w:sz w:val="24"/>
          <w:szCs w:val="24"/>
        </w:rPr>
        <w:t>1/720 ставки рефинансирования Центрального банка Российской Федерации, действующей на момент оплаты,  за</w:t>
      </w:r>
      <w:r w:rsidR="00187664" w:rsidRPr="00DB05B8">
        <w:rPr>
          <w:sz w:val="24"/>
          <w:szCs w:val="24"/>
        </w:rPr>
        <w:t xml:space="preserve"> каждый день просрочки  платежа,  но не более 5% от суммы задолженности.</w:t>
      </w:r>
    </w:p>
    <w:p w14:paraId="6B2E21EF" w14:textId="56F067A7" w:rsidR="00187664" w:rsidRPr="00DB05B8" w:rsidRDefault="00872432" w:rsidP="00872432">
      <w:pPr>
        <w:pStyle w:val="31"/>
        <w:shd w:val="clear" w:color="auto" w:fill="auto"/>
        <w:tabs>
          <w:tab w:val="left" w:pos="1134"/>
        </w:tabs>
        <w:spacing w:line="240" w:lineRule="auto"/>
        <w:ind w:right="20" w:firstLine="0"/>
        <w:rPr>
          <w:rFonts w:ascii="Times New Roman" w:hAnsi="Times New Roman" w:cs="Times New Roman"/>
        </w:rPr>
      </w:pPr>
      <w:r>
        <w:rPr>
          <w:rFonts w:ascii="Times New Roman" w:hAnsi="Times New Roman" w:cs="Times New Roman"/>
        </w:rPr>
        <w:t xml:space="preserve">         9.14. </w:t>
      </w:r>
      <w:r w:rsidR="00187664" w:rsidRPr="00DB05B8">
        <w:rPr>
          <w:rFonts w:ascii="Times New Roman" w:hAnsi="Times New Roman" w:cs="Times New Roman"/>
        </w:rPr>
        <w:t xml:space="preserve">Если в течение гарантийного срока </w:t>
      </w:r>
      <w:r w:rsidR="00187664" w:rsidRPr="00DB05B8">
        <w:rPr>
          <w:rFonts w:ascii="Times New Roman" w:hAnsi="Times New Roman" w:cs="Times New Roman"/>
          <w:i/>
        </w:rPr>
        <w:t>либо срока службы (эксплуатации) Оборудования, на котором Подрядчиком производились Работы, в зависимости от того, что применимо</w:t>
      </w:r>
      <w:r w:rsidR="00187664" w:rsidRPr="00DB05B8">
        <w:rPr>
          <w:rFonts w:ascii="Times New Roman" w:hAnsi="Times New Roman" w:cs="Times New Roman"/>
        </w:rPr>
        <w:t xml:space="preserve">, произойдет авария, Сторонами проводится техническое расследование в порядке, предусмотренном Приложением № </w:t>
      </w:r>
      <w:r w:rsidR="00EC2895">
        <w:rPr>
          <w:rFonts w:ascii="Times New Roman" w:hAnsi="Times New Roman" w:cs="Times New Roman"/>
        </w:rPr>
        <w:t>7</w:t>
      </w:r>
      <w:r w:rsidR="00187664" w:rsidRPr="00DB05B8">
        <w:rPr>
          <w:rFonts w:ascii="Times New Roman" w:hAnsi="Times New Roman" w:cs="Times New Roman"/>
        </w:rPr>
        <w:t xml:space="preserve"> к настоящему Договору. </w:t>
      </w:r>
    </w:p>
    <w:p w14:paraId="6B2E21F0" w14:textId="0680131F" w:rsidR="00187664" w:rsidRDefault="00872432" w:rsidP="00872432">
      <w:pPr>
        <w:pStyle w:val="31"/>
        <w:shd w:val="clear" w:color="auto" w:fill="auto"/>
        <w:tabs>
          <w:tab w:val="left" w:pos="1134"/>
        </w:tabs>
        <w:spacing w:line="240" w:lineRule="auto"/>
        <w:ind w:right="20" w:firstLine="0"/>
        <w:rPr>
          <w:rFonts w:ascii="Times New Roman" w:hAnsi="Times New Roman" w:cs="Times New Roman"/>
          <w:i/>
        </w:rPr>
      </w:pPr>
      <w:r>
        <w:rPr>
          <w:rFonts w:ascii="Times New Roman" w:hAnsi="Times New Roman" w:cs="Times New Roman"/>
        </w:rPr>
        <w:t xml:space="preserve">          9.15.</w:t>
      </w:r>
      <w:r w:rsidR="00187664" w:rsidRPr="00DB05B8">
        <w:rPr>
          <w:rFonts w:ascii="Times New Roman" w:hAnsi="Times New Roman" w:cs="Times New Roman"/>
        </w:rPr>
        <w:t>В случае, если в ходе технического расследования будет установлено, что данная авария произошла в результате действия (бездействия) Подрядчика, последний возмещает понесенные Заказчиком убытки, в том числе убытки, понесенные Покупателем на оптовом рынке электрической энергии (мощности),</w:t>
      </w:r>
      <w:r w:rsidR="00187664" w:rsidRPr="00DB05B8">
        <w:rPr>
          <w:rFonts w:ascii="Times New Roman" w:hAnsi="Times New Roman" w:cs="Times New Roman"/>
          <w:i/>
        </w:rPr>
        <w:t xml:space="preserve"> которые рассчитываются ОАО «Администратор торговой системы оптового рынка электроэнергии», расходы по расчету возлагаются на виновную Сторону. </w:t>
      </w:r>
    </w:p>
    <w:p w14:paraId="6B2E21F1" w14:textId="5A2FFAEA" w:rsidR="00187664" w:rsidRPr="00DB05B8" w:rsidRDefault="00872432" w:rsidP="00872432">
      <w:pPr>
        <w:pStyle w:val="31"/>
        <w:shd w:val="clear" w:color="auto" w:fill="auto"/>
        <w:tabs>
          <w:tab w:val="left" w:pos="1134"/>
        </w:tabs>
        <w:spacing w:line="240" w:lineRule="auto"/>
        <w:ind w:right="20" w:firstLine="0"/>
        <w:rPr>
          <w:rFonts w:ascii="Times New Roman" w:hAnsi="Times New Roman" w:cs="Times New Roman"/>
        </w:rPr>
      </w:pPr>
      <w:bookmarkStart w:id="1" w:name="sub_521"/>
      <w:r>
        <w:rPr>
          <w:rFonts w:ascii="Times New Roman" w:hAnsi="Times New Roman" w:cs="Times New Roman"/>
        </w:rPr>
        <w:t xml:space="preserve">         9.16.</w:t>
      </w:r>
      <w:r w:rsidR="00187664" w:rsidRPr="00DB05B8">
        <w:rPr>
          <w:rFonts w:ascii="Times New Roman" w:hAnsi="Times New Roman" w:cs="Times New Roman"/>
        </w:rPr>
        <w:t>Ответственность за отступление от сметы</w:t>
      </w:r>
    </w:p>
    <w:bookmarkEnd w:id="1"/>
    <w:p w14:paraId="6B2E21F2" w14:textId="77777777" w:rsidR="00187664" w:rsidRPr="00DB05B8" w:rsidRDefault="00187664" w:rsidP="00187664">
      <w:pPr>
        <w:ind w:firstLine="567"/>
        <w:jc w:val="both"/>
        <w:rPr>
          <w:sz w:val="24"/>
          <w:szCs w:val="24"/>
        </w:rPr>
      </w:pPr>
      <w:r w:rsidRPr="00DB05B8">
        <w:rPr>
          <w:sz w:val="24"/>
          <w:szCs w:val="24"/>
        </w:rPr>
        <w:t>Подрядчик уплачивает неустойку в размере 5% от Цены Договора за любое допущенное отступление от сметы, которое не было согласовано с Заказчиком в порядке, предусмотренном Договором.</w:t>
      </w:r>
    </w:p>
    <w:p w14:paraId="6B2E21F3" w14:textId="5D7135C1" w:rsidR="00187664" w:rsidRPr="00DB05B8" w:rsidRDefault="00872432" w:rsidP="00872432">
      <w:pPr>
        <w:pStyle w:val="31"/>
        <w:shd w:val="clear" w:color="auto" w:fill="auto"/>
        <w:tabs>
          <w:tab w:val="left" w:pos="1134"/>
        </w:tabs>
        <w:spacing w:line="240" w:lineRule="auto"/>
        <w:ind w:left="710" w:right="20" w:firstLine="0"/>
        <w:rPr>
          <w:rFonts w:ascii="Times New Roman" w:hAnsi="Times New Roman" w:cs="Times New Roman"/>
        </w:rPr>
      </w:pPr>
      <w:bookmarkStart w:id="2" w:name="sub_522"/>
      <w:r>
        <w:rPr>
          <w:rFonts w:ascii="Times New Roman" w:hAnsi="Times New Roman" w:cs="Times New Roman"/>
        </w:rPr>
        <w:t>9.17.</w:t>
      </w:r>
      <w:r w:rsidR="00187664" w:rsidRPr="00DB05B8">
        <w:rPr>
          <w:rFonts w:ascii="Times New Roman" w:hAnsi="Times New Roman" w:cs="Times New Roman"/>
        </w:rPr>
        <w:t>Ответственность за препятствование осуществлению контроля</w:t>
      </w:r>
    </w:p>
    <w:bookmarkEnd w:id="2"/>
    <w:p w14:paraId="6B2E21F4" w14:textId="77777777" w:rsidR="00187664" w:rsidRPr="00DB05B8" w:rsidRDefault="00187664" w:rsidP="00187664">
      <w:pPr>
        <w:ind w:firstLine="567"/>
        <w:jc w:val="both"/>
        <w:rPr>
          <w:sz w:val="24"/>
          <w:szCs w:val="24"/>
        </w:rPr>
      </w:pPr>
      <w:r w:rsidRPr="00DB05B8">
        <w:rPr>
          <w:sz w:val="24"/>
          <w:szCs w:val="24"/>
        </w:rPr>
        <w:t>Подрядчик уплачивает неустойку в размере 1% от Цены договора за каждое нарушение срока предоставления реестра произведенных платежей или платежных документов более чем на (3) рабочих дня либо иное препятствование осуществлению контроля Заказчиком за расходованием уплаченных по Договору денежных средств.</w:t>
      </w:r>
    </w:p>
    <w:p w14:paraId="6B2E21F6" w14:textId="5FA73A17" w:rsidR="00187664" w:rsidRPr="00EC2895" w:rsidRDefault="00EC2895" w:rsidP="00EC2895">
      <w:pPr>
        <w:pStyle w:val="31"/>
        <w:shd w:val="clear" w:color="auto" w:fill="auto"/>
        <w:tabs>
          <w:tab w:val="left" w:pos="1134"/>
        </w:tabs>
        <w:spacing w:line="240" w:lineRule="auto"/>
        <w:ind w:right="20" w:firstLine="0"/>
        <w:rPr>
          <w:rFonts w:ascii="Baskerville Old Face" w:hAnsi="Baskerville Old Face"/>
        </w:rPr>
      </w:pPr>
      <w:bookmarkStart w:id="3" w:name="sub_523"/>
      <w:r>
        <w:rPr>
          <w:rFonts w:ascii="Times New Roman" w:hAnsi="Times New Roman" w:cs="Times New Roman"/>
        </w:rPr>
        <w:t xml:space="preserve">           </w:t>
      </w:r>
      <w:r w:rsidR="00872432">
        <w:rPr>
          <w:rFonts w:ascii="Times New Roman" w:hAnsi="Times New Roman" w:cs="Times New Roman"/>
        </w:rPr>
        <w:t>9.18.</w:t>
      </w:r>
      <w:r w:rsidR="00187664" w:rsidRPr="00DB05B8">
        <w:rPr>
          <w:rFonts w:ascii="Times New Roman" w:hAnsi="Times New Roman" w:cs="Times New Roman"/>
        </w:rPr>
        <w:t>Ответственность за привлечение несогласованных субподрядчиков и поставщиков материалов</w:t>
      </w:r>
      <w:bookmarkEnd w:id="3"/>
      <w:r>
        <w:rPr>
          <w:rFonts w:ascii="Times New Roman" w:hAnsi="Times New Roman" w:cs="Times New Roman"/>
        </w:rPr>
        <w:t xml:space="preserve"> </w:t>
      </w:r>
      <w:r w:rsidR="00187664" w:rsidRPr="00EC2895">
        <w:rPr>
          <w:rFonts w:ascii="Times New Roman" w:hAnsi="Times New Roman" w:cs="Times New Roman"/>
        </w:rPr>
        <w:t>Подрядчик</w:t>
      </w:r>
      <w:r w:rsidR="00187664" w:rsidRPr="00EC2895">
        <w:rPr>
          <w:rFonts w:ascii="Baskerville Old Face" w:hAnsi="Baskerville Old Face"/>
        </w:rPr>
        <w:t xml:space="preserve"> </w:t>
      </w:r>
      <w:r w:rsidR="00187664" w:rsidRPr="00EC2895">
        <w:rPr>
          <w:rFonts w:ascii="Times New Roman" w:hAnsi="Times New Roman" w:cs="Times New Roman"/>
        </w:rPr>
        <w:t>уплачивает</w:t>
      </w:r>
      <w:r w:rsidR="00187664" w:rsidRPr="00EC2895">
        <w:rPr>
          <w:rFonts w:ascii="Baskerville Old Face" w:hAnsi="Baskerville Old Face"/>
        </w:rPr>
        <w:t xml:space="preserve"> </w:t>
      </w:r>
      <w:r w:rsidR="00187664" w:rsidRPr="00EC2895">
        <w:rPr>
          <w:rFonts w:ascii="Times New Roman" w:hAnsi="Times New Roman" w:cs="Times New Roman"/>
        </w:rPr>
        <w:t>неустойку</w:t>
      </w:r>
      <w:r w:rsidR="00187664" w:rsidRPr="00EC2895">
        <w:rPr>
          <w:rFonts w:ascii="Baskerville Old Face" w:hAnsi="Baskerville Old Face"/>
        </w:rPr>
        <w:t xml:space="preserve"> </w:t>
      </w:r>
      <w:r w:rsidR="00187664" w:rsidRPr="00EC2895">
        <w:rPr>
          <w:rFonts w:ascii="Times New Roman" w:hAnsi="Times New Roman" w:cs="Times New Roman"/>
        </w:rPr>
        <w:t>в</w:t>
      </w:r>
      <w:r w:rsidR="00187664" w:rsidRPr="00EC2895">
        <w:rPr>
          <w:rFonts w:ascii="Baskerville Old Face" w:hAnsi="Baskerville Old Face"/>
        </w:rPr>
        <w:t xml:space="preserve"> </w:t>
      </w:r>
      <w:r w:rsidR="00187664" w:rsidRPr="00EC2895">
        <w:rPr>
          <w:rFonts w:ascii="Times New Roman" w:hAnsi="Times New Roman" w:cs="Times New Roman"/>
        </w:rPr>
        <w:t>размере</w:t>
      </w:r>
      <w:r w:rsidR="00187664" w:rsidRPr="00EC2895">
        <w:rPr>
          <w:rFonts w:ascii="Baskerville Old Face" w:hAnsi="Baskerville Old Face"/>
        </w:rPr>
        <w:t xml:space="preserve"> 5% </w:t>
      </w:r>
      <w:r w:rsidR="00187664" w:rsidRPr="00EC2895">
        <w:rPr>
          <w:rFonts w:ascii="Times New Roman" w:hAnsi="Times New Roman" w:cs="Times New Roman"/>
        </w:rPr>
        <w:t>от</w:t>
      </w:r>
      <w:r w:rsidR="00187664" w:rsidRPr="00EC2895">
        <w:rPr>
          <w:rFonts w:ascii="Baskerville Old Face" w:hAnsi="Baskerville Old Face"/>
        </w:rPr>
        <w:t xml:space="preserve"> </w:t>
      </w:r>
      <w:r w:rsidR="00187664" w:rsidRPr="00EC2895">
        <w:rPr>
          <w:rFonts w:ascii="Times New Roman" w:hAnsi="Times New Roman" w:cs="Times New Roman"/>
        </w:rPr>
        <w:t>Цены</w:t>
      </w:r>
      <w:r w:rsidR="00187664" w:rsidRPr="00EC2895">
        <w:rPr>
          <w:rFonts w:ascii="Baskerville Old Face" w:hAnsi="Baskerville Old Face"/>
        </w:rPr>
        <w:t xml:space="preserve"> </w:t>
      </w:r>
      <w:r w:rsidR="00187664" w:rsidRPr="00EC2895">
        <w:rPr>
          <w:rFonts w:ascii="Times New Roman" w:hAnsi="Times New Roman" w:cs="Times New Roman"/>
        </w:rPr>
        <w:t>Работ</w:t>
      </w:r>
      <w:r w:rsidR="00187664" w:rsidRPr="00EC2895">
        <w:rPr>
          <w:rFonts w:ascii="Baskerville Old Face" w:hAnsi="Baskerville Old Face"/>
        </w:rPr>
        <w:t xml:space="preserve"> </w:t>
      </w:r>
      <w:r w:rsidR="00187664" w:rsidRPr="00EC2895">
        <w:rPr>
          <w:rFonts w:ascii="Times New Roman" w:hAnsi="Times New Roman" w:cs="Times New Roman"/>
        </w:rPr>
        <w:t>за</w:t>
      </w:r>
      <w:r w:rsidR="00187664" w:rsidRPr="00EC2895">
        <w:rPr>
          <w:rFonts w:ascii="Baskerville Old Face" w:hAnsi="Baskerville Old Face"/>
        </w:rPr>
        <w:t xml:space="preserve"> </w:t>
      </w:r>
      <w:r w:rsidR="00187664" w:rsidRPr="00EC2895">
        <w:rPr>
          <w:rFonts w:ascii="Times New Roman" w:hAnsi="Times New Roman" w:cs="Times New Roman"/>
        </w:rPr>
        <w:t>каждый</w:t>
      </w:r>
      <w:r w:rsidR="00187664" w:rsidRPr="00EC2895">
        <w:rPr>
          <w:rFonts w:ascii="Baskerville Old Face" w:hAnsi="Baskerville Old Face"/>
        </w:rPr>
        <w:t xml:space="preserve"> </w:t>
      </w:r>
      <w:r w:rsidR="00187664" w:rsidRPr="00EC2895">
        <w:rPr>
          <w:rFonts w:ascii="Times New Roman" w:hAnsi="Times New Roman" w:cs="Times New Roman"/>
        </w:rPr>
        <w:t>случай</w:t>
      </w:r>
      <w:r w:rsidR="00187664" w:rsidRPr="00EC2895">
        <w:rPr>
          <w:rFonts w:ascii="Baskerville Old Face" w:hAnsi="Baskerville Old Face"/>
        </w:rPr>
        <w:t xml:space="preserve"> </w:t>
      </w:r>
      <w:r w:rsidR="00187664" w:rsidRPr="00EC2895">
        <w:rPr>
          <w:rFonts w:ascii="Times New Roman" w:hAnsi="Times New Roman" w:cs="Times New Roman"/>
        </w:rPr>
        <w:t>привлечения</w:t>
      </w:r>
      <w:r w:rsidR="00187664" w:rsidRPr="00EC2895">
        <w:rPr>
          <w:rFonts w:ascii="Baskerville Old Face" w:hAnsi="Baskerville Old Face"/>
        </w:rPr>
        <w:t xml:space="preserve"> </w:t>
      </w:r>
      <w:r w:rsidR="00187664" w:rsidRPr="00EC2895">
        <w:rPr>
          <w:rFonts w:ascii="Times New Roman" w:hAnsi="Times New Roman" w:cs="Times New Roman"/>
        </w:rPr>
        <w:t>субподрядчика</w:t>
      </w:r>
      <w:r w:rsidR="00187664" w:rsidRPr="00EC2895">
        <w:rPr>
          <w:rFonts w:ascii="Baskerville Old Face" w:hAnsi="Baskerville Old Face"/>
        </w:rPr>
        <w:t xml:space="preserve"> </w:t>
      </w:r>
      <w:r w:rsidR="00187664" w:rsidRPr="00EC2895">
        <w:rPr>
          <w:rFonts w:ascii="Times New Roman" w:hAnsi="Times New Roman" w:cs="Times New Roman"/>
        </w:rPr>
        <w:t>или</w:t>
      </w:r>
      <w:r w:rsidR="00187664" w:rsidRPr="00EC2895">
        <w:rPr>
          <w:rFonts w:ascii="Baskerville Old Face" w:hAnsi="Baskerville Old Face"/>
        </w:rPr>
        <w:t xml:space="preserve"> </w:t>
      </w:r>
      <w:r w:rsidR="00187664" w:rsidRPr="00EC2895">
        <w:rPr>
          <w:rFonts w:ascii="Times New Roman" w:hAnsi="Times New Roman" w:cs="Times New Roman"/>
        </w:rPr>
        <w:t>поставщика</w:t>
      </w:r>
      <w:r w:rsidR="00187664" w:rsidRPr="00EC2895">
        <w:rPr>
          <w:rFonts w:ascii="Baskerville Old Face" w:hAnsi="Baskerville Old Face"/>
        </w:rPr>
        <w:t xml:space="preserve"> </w:t>
      </w:r>
      <w:r w:rsidR="00187664" w:rsidRPr="00EC2895">
        <w:rPr>
          <w:rFonts w:ascii="Times New Roman" w:hAnsi="Times New Roman" w:cs="Times New Roman"/>
        </w:rPr>
        <w:t>материалов</w:t>
      </w:r>
      <w:r w:rsidR="00187664" w:rsidRPr="00EC2895">
        <w:rPr>
          <w:rFonts w:ascii="Baskerville Old Face" w:hAnsi="Baskerville Old Face"/>
        </w:rPr>
        <w:t xml:space="preserve"> </w:t>
      </w:r>
      <w:r w:rsidR="00187664" w:rsidRPr="00EC2895">
        <w:rPr>
          <w:rFonts w:ascii="Times New Roman" w:hAnsi="Times New Roman" w:cs="Times New Roman"/>
        </w:rPr>
        <w:t>с</w:t>
      </w:r>
      <w:r w:rsidR="00187664" w:rsidRPr="00EC2895">
        <w:rPr>
          <w:rFonts w:ascii="Baskerville Old Face" w:hAnsi="Baskerville Old Face"/>
        </w:rPr>
        <w:t xml:space="preserve"> </w:t>
      </w:r>
      <w:r w:rsidR="00187664" w:rsidRPr="00EC2895">
        <w:rPr>
          <w:rFonts w:ascii="Times New Roman" w:hAnsi="Times New Roman" w:cs="Times New Roman"/>
        </w:rPr>
        <w:t>нарушением</w:t>
      </w:r>
      <w:r w:rsidR="00187664" w:rsidRPr="00EC2895">
        <w:rPr>
          <w:rFonts w:ascii="Baskerville Old Face" w:hAnsi="Baskerville Old Face"/>
        </w:rPr>
        <w:t xml:space="preserve"> </w:t>
      </w:r>
      <w:r w:rsidR="00187664" w:rsidRPr="00EC2895">
        <w:rPr>
          <w:rFonts w:ascii="Times New Roman" w:hAnsi="Times New Roman" w:cs="Times New Roman"/>
        </w:rPr>
        <w:t>порядка</w:t>
      </w:r>
      <w:r w:rsidR="00187664" w:rsidRPr="00EC2895">
        <w:rPr>
          <w:rFonts w:ascii="Baskerville Old Face" w:hAnsi="Baskerville Old Face"/>
        </w:rPr>
        <w:t xml:space="preserve">, </w:t>
      </w:r>
      <w:r w:rsidR="00187664" w:rsidRPr="00EC2895">
        <w:rPr>
          <w:rFonts w:ascii="Times New Roman" w:hAnsi="Times New Roman" w:cs="Times New Roman"/>
        </w:rPr>
        <w:t>предусмотренного</w:t>
      </w:r>
      <w:r w:rsidR="00187664" w:rsidRPr="00EC2895">
        <w:rPr>
          <w:rFonts w:ascii="Baskerville Old Face" w:hAnsi="Baskerville Old Face"/>
        </w:rPr>
        <w:t xml:space="preserve"> </w:t>
      </w:r>
      <w:r w:rsidR="00187664" w:rsidRPr="00EC2895">
        <w:rPr>
          <w:rFonts w:ascii="Times New Roman" w:hAnsi="Times New Roman" w:cs="Times New Roman"/>
        </w:rPr>
        <w:t>Договором</w:t>
      </w:r>
      <w:r w:rsidR="00187664" w:rsidRPr="00EC2895">
        <w:rPr>
          <w:rFonts w:ascii="Baskerville Old Face" w:hAnsi="Baskerville Old Face"/>
        </w:rPr>
        <w:t>.</w:t>
      </w:r>
    </w:p>
    <w:p w14:paraId="6B2E21F7" w14:textId="77B39386" w:rsidR="00187664" w:rsidRPr="00DB05B8" w:rsidRDefault="00872432" w:rsidP="00872432">
      <w:pPr>
        <w:pStyle w:val="31"/>
        <w:shd w:val="clear" w:color="auto" w:fill="auto"/>
        <w:tabs>
          <w:tab w:val="left" w:pos="1134"/>
        </w:tabs>
        <w:spacing w:line="240" w:lineRule="auto"/>
        <w:ind w:left="710" w:right="20" w:firstLine="0"/>
        <w:rPr>
          <w:rFonts w:ascii="Times New Roman" w:hAnsi="Times New Roman" w:cs="Times New Roman"/>
        </w:rPr>
      </w:pPr>
      <w:bookmarkStart w:id="4" w:name="sub_525"/>
      <w:r>
        <w:rPr>
          <w:rFonts w:ascii="Times New Roman" w:hAnsi="Times New Roman" w:cs="Times New Roman"/>
        </w:rPr>
        <w:t>9.19.</w:t>
      </w:r>
      <w:r w:rsidR="00187664" w:rsidRPr="00DB05B8">
        <w:rPr>
          <w:rFonts w:ascii="Times New Roman" w:hAnsi="Times New Roman" w:cs="Times New Roman"/>
        </w:rPr>
        <w:t>Порядок уплаты неустойки</w:t>
      </w:r>
    </w:p>
    <w:bookmarkEnd w:id="4"/>
    <w:p w14:paraId="6B2E21F8" w14:textId="77777777" w:rsidR="00187664" w:rsidRPr="00DB05B8" w:rsidRDefault="00187664" w:rsidP="00187664">
      <w:pPr>
        <w:ind w:firstLine="567"/>
        <w:jc w:val="both"/>
        <w:rPr>
          <w:sz w:val="24"/>
          <w:szCs w:val="24"/>
        </w:rPr>
      </w:pPr>
      <w:r w:rsidRPr="00DB05B8">
        <w:rPr>
          <w:sz w:val="24"/>
          <w:szCs w:val="24"/>
        </w:rPr>
        <w:t>В случае возникновения обязанности Подрядчика по уплате неустойки в соответствии с настоящим Договором сумма неустойки должна быть перечислена в течение 5 рабочих дней с момента направления соответствующего требования Заказчиком на расчетный счет Заказчика, указанный в настоящем Договоре либо в соответствующем требовании об уплате неустойки.</w:t>
      </w:r>
    </w:p>
    <w:p w14:paraId="6B2E21F9" w14:textId="133416D2" w:rsidR="00187664" w:rsidRPr="00DB05B8" w:rsidRDefault="00872432" w:rsidP="00872432">
      <w:pPr>
        <w:shd w:val="clear" w:color="auto" w:fill="FFFFFF"/>
        <w:tabs>
          <w:tab w:val="left" w:pos="1134"/>
        </w:tabs>
        <w:jc w:val="both"/>
        <w:rPr>
          <w:sz w:val="24"/>
          <w:szCs w:val="24"/>
        </w:rPr>
      </w:pPr>
      <w:r>
        <w:rPr>
          <w:sz w:val="24"/>
          <w:szCs w:val="24"/>
        </w:rPr>
        <w:t xml:space="preserve">           9.20.</w:t>
      </w:r>
      <w:r w:rsidR="00187664" w:rsidRPr="00DB05B8">
        <w:rPr>
          <w:sz w:val="24"/>
          <w:szCs w:val="24"/>
        </w:rPr>
        <w:t xml:space="preserve">Независимо от уплаты неустойки Сторона, нарушившая Договор, возмещает другой Стороне причиненные в результате этого убытки, в том числе, но не исключительно связанные с простоем Оборудования. Уплата неустойки и возмещение убытков не </w:t>
      </w:r>
      <w:r w:rsidR="00187664" w:rsidRPr="00DB05B8">
        <w:rPr>
          <w:sz w:val="24"/>
          <w:szCs w:val="24"/>
        </w:rPr>
        <w:lastRenderedPageBreak/>
        <w:t>освобождает Стороны от полного выполнения Сторонами обязательств по настоящему Договору.</w:t>
      </w:r>
    </w:p>
    <w:p w14:paraId="6B2E21FA" w14:textId="2782E8DC" w:rsidR="00187664" w:rsidRPr="00DB05B8" w:rsidRDefault="00872432" w:rsidP="00872432">
      <w:pPr>
        <w:shd w:val="clear" w:color="auto" w:fill="FFFFFF"/>
        <w:tabs>
          <w:tab w:val="left" w:pos="709"/>
        </w:tabs>
        <w:jc w:val="both"/>
        <w:rPr>
          <w:sz w:val="24"/>
          <w:szCs w:val="24"/>
        </w:rPr>
      </w:pPr>
      <w:r>
        <w:rPr>
          <w:sz w:val="24"/>
          <w:szCs w:val="24"/>
        </w:rPr>
        <w:t xml:space="preserve">           9.21.</w:t>
      </w:r>
      <w:r w:rsidR="00187664" w:rsidRPr="00DB05B8">
        <w:rPr>
          <w:sz w:val="24"/>
          <w:szCs w:val="24"/>
        </w:rPr>
        <w:t xml:space="preserve">В случае невыполнения Подрядчиком обязанности по включению в договоры с субподрядчиком условия о выполнении субподрядчиком работы лично, Подрядчик оплачивает Заказчику  неустойку в размере 10 % (Десяти процентов) от суммы настоящего Договора. </w:t>
      </w:r>
    </w:p>
    <w:p w14:paraId="6B2E21FB" w14:textId="642C0A79" w:rsidR="00187664" w:rsidRPr="00DB05B8" w:rsidRDefault="00872432" w:rsidP="00872432">
      <w:pPr>
        <w:shd w:val="clear" w:color="auto" w:fill="FFFFFF"/>
        <w:tabs>
          <w:tab w:val="left" w:pos="567"/>
          <w:tab w:val="left" w:pos="709"/>
        </w:tabs>
        <w:jc w:val="both"/>
        <w:rPr>
          <w:sz w:val="24"/>
          <w:szCs w:val="24"/>
        </w:rPr>
      </w:pPr>
      <w:r>
        <w:rPr>
          <w:sz w:val="24"/>
          <w:szCs w:val="24"/>
        </w:rPr>
        <w:t xml:space="preserve">          9.22.</w:t>
      </w:r>
      <w:r w:rsidR="00187664" w:rsidRPr="00DB05B8">
        <w:rPr>
          <w:sz w:val="24"/>
          <w:szCs w:val="24"/>
        </w:rPr>
        <w:t>Подрядчик возмещает Заказчику ущерб, причиненный в ходе Работы людям, зданиям, оборудованию, причиненный в результате несоблюдения Подрядчиком требований охраны труда, пожарной и промышленной безопасности в процессе производства Работ. Подрядчик возмещает убытки, понесенные Заказчиком, по причине неисполнения либо ненадлежащего исполнения Подрядчиком своих обязательств по Договору (при этом убытки возмещаются сверх неустойки).</w:t>
      </w:r>
    </w:p>
    <w:p w14:paraId="6B2E21FC" w14:textId="089AB9E6" w:rsidR="00187664" w:rsidRPr="00DB05B8" w:rsidRDefault="00872432" w:rsidP="00A919E2">
      <w:pPr>
        <w:shd w:val="clear" w:color="auto" w:fill="FFFFFF"/>
        <w:tabs>
          <w:tab w:val="left" w:pos="567"/>
          <w:tab w:val="left" w:pos="709"/>
        </w:tabs>
        <w:spacing w:line="0" w:lineRule="atLeast"/>
        <w:jc w:val="both"/>
        <w:rPr>
          <w:sz w:val="24"/>
          <w:szCs w:val="24"/>
        </w:rPr>
      </w:pPr>
      <w:r>
        <w:rPr>
          <w:sz w:val="24"/>
          <w:szCs w:val="24"/>
        </w:rPr>
        <w:t xml:space="preserve">         9.23.</w:t>
      </w:r>
      <w:r w:rsidR="00187664" w:rsidRPr="00DB05B8">
        <w:rPr>
          <w:sz w:val="24"/>
          <w:szCs w:val="24"/>
        </w:rPr>
        <w:t>Уплата неустойки и возмещение убытков не освобождает Стороны от исполнения обязательств по Договору и устранения нарушений.</w:t>
      </w:r>
    </w:p>
    <w:p w14:paraId="6B2E21FD" w14:textId="77777777" w:rsidR="00187664" w:rsidRPr="00DB05B8" w:rsidRDefault="00187664" w:rsidP="00A919E2">
      <w:pPr>
        <w:spacing w:line="0" w:lineRule="atLeast"/>
        <w:ind w:left="80"/>
        <w:jc w:val="center"/>
        <w:rPr>
          <w:b/>
          <w:sz w:val="24"/>
          <w:szCs w:val="24"/>
        </w:rPr>
      </w:pPr>
      <w:r w:rsidRPr="00DB05B8">
        <w:rPr>
          <w:b/>
          <w:noProof/>
          <w:sz w:val="24"/>
          <w:szCs w:val="24"/>
        </w:rPr>
        <w:t>10.</w:t>
      </w:r>
      <w:r w:rsidRPr="00DB05B8">
        <w:rPr>
          <w:b/>
          <w:sz w:val="24"/>
          <w:szCs w:val="24"/>
        </w:rPr>
        <w:t xml:space="preserve"> ОБСТОЯТЕЛЬСТВА НЕПРЕОДОЛИМОЙ СИЛЫ</w:t>
      </w:r>
    </w:p>
    <w:p w14:paraId="6B2E21FE" w14:textId="77777777" w:rsidR="00187664" w:rsidRPr="00DB05B8" w:rsidRDefault="00187664" w:rsidP="00187664">
      <w:pPr>
        <w:pStyle w:val="ConsPlusNonformat"/>
        <w:widowControl/>
        <w:ind w:firstLine="567"/>
        <w:jc w:val="both"/>
        <w:rPr>
          <w:rFonts w:ascii="Times New Roman" w:hAnsi="Times New Roman" w:cs="Times New Roman"/>
          <w:sz w:val="24"/>
          <w:szCs w:val="24"/>
        </w:rPr>
      </w:pPr>
      <w:r w:rsidRPr="00DB05B8">
        <w:rPr>
          <w:rFonts w:ascii="Times New Roman" w:hAnsi="Times New Roman" w:cs="Times New Roman"/>
          <w:sz w:val="24"/>
          <w:szCs w:val="24"/>
        </w:rPr>
        <w:t>10.1. Стороны освобождаются от ответственности за неисполнение или ненадлежащее исполнение обязательств, принятых на себя по настоящему договору, если надлежащее исполнение оказалось невозможным вследствие наступления обстоятельств непреодолимой силы.</w:t>
      </w:r>
    </w:p>
    <w:p w14:paraId="6B2E21FF" w14:textId="77777777" w:rsidR="00187664" w:rsidRPr="00DB05B8" w:rsidRDefault="00187664" w:rsidP="00187664">
      <w:pPr>
        <w:pStyle w:val="ConsPlusNonformat"/>
        <w:widowControl/>
        <w:ind w:firstLine="567"/>
        <w:jc w:val="both"/>
        <w:rPr>
          <w:rFonts w:ascii="Times New Roman" w:hAnsi="Times New Roman" w:cs="Times New Roman"/>
          <w:sz w:val="24"/>
          <w:szCs w:val="24"/>
        </w:rPr>
      </w:pPr>
      <w:r w:rsidRPr="00DB05B8">
        <w:rPr>
          <w:rFonts w:ascii="Times New Roman" w:hAnsi="Times New Roman" w:cs="Times New Roman"/>
          <w:sz w:val="24"/>
          <w:szCs w:val="24"/>
        </w:rPr>
        <w:t>10.2. Понятием обстоятельств непреодолимой силы охватываются внешние и чрезвычайные события, отсутствовавшие во время подписания настоящего договора и наступившие помимо воли и желания Сторон, действия которых Стороны не могли предотвратить мерами и средствами, которые оправданно и целесообразно ожидать от добросовестно действующей Стороны. К подобным обстоятельствам Сторон относят: военные действия, эпидемии, природные катастрофы, делающие невозможными исполнение обязательств по настоящему договору в соответствии с законным порядком.</w:t>
      </w:r>
    </w:p>
    <w:p w14:paraId="6B2E2200" w14:textId="77777777" w:rsidR="00187664" w:rsidRPr="00DB05B8" w:rsidRDefault="00187664" w:rsidP="00187664">
      <w:pPr>
        <w:pStyle w:val="ConsPlusNonformat"/>
        <w:widowControl/>
        <w:ind w:firstLine="567"/>
        <w:jc w:val="both"/>
        <w:rPr>
          <w:rFonts w:ascii="Times New Roman" w:hAnsi="Times New Roman" w:cs="Times New Roman"/>
          <w:sz w:val="24"/>
          <w:szCs w:val="24"/>
        </w:rPr>
      </w:pPr>
      <w:r w:rsidRPr="00DB05B8">
        <w:rPr>
          <w:rFonts w:ascii="Times New Roman" w:hAnsi="Times New Roman" w:cs="Times New Roman"/>
          <w:sz w:val="24"/>
          <w:szCs w:val="24"/>
        </w:rPr>
        <w:t>10.3. Сторона по настоящему Договору, затронутая обстоятельствами непреодолимой силы, должна не позднее 3 (трех) рабочих дней известить другую Сторону о наступлении, виде и возможной продолжительности действия обстоятельств непреодолимой силы, препятствующих исполнению договорных обязательств. Если о вышеупомянутых событиях не будет своевременно сообщено, Сторона, затронутая обстоятельством непреодолимой силы, не может на него ссылаться как на основание освобождения от ответственности.</w:t>
      </w:r>
    </w:p>
    <w:p w14:paraId="6B2E2201" w14:textId="77777777" w:rsidR="00187664" w:rsidRPr="00DB05B8" w:rsidRDefault="00187664" w:rsidP="00187664">
      <w:pPr>
        <w:pStyle w:val="ConsPlusNonformat"/>
        <w:widowControl/>
        <w:ind w:firstLine="567"/>
        <w:jc w:val="both"/>
        <w:rPr>
          <w:rFonts w:ascii="Times New Roman" w:hAnsi="Times New Roman" w:cs="Times New Roman"/>
          <w:sz w:val="24"/>
          <w:szCs w:val="24"/>
        </w:rPr>
      </w:pPr>
      <w:r w:rsidRPr="00DB05B8">
        <w:rPr>
          <w:rFonts w:ascii="Times New Roman" w:hAnsi="Times New Roman" w:cs="Times New Roman"/>
          <w:sz w:val="24"/>
          <w:szCs w:val="24"/>
        </w:rPr>
        <w:t>10.4. В период действия обстоятельств непреодолимой силы, которые освобождают Стороны от ответственности, выполнение обязательств приостанавливается и санкции за неисполнение договорных обязательств не применяются.</w:t>
      </w:r>
    </w:p>
    <w:p w14:paraId="6B2E2202" w14:textId="77777777" w:rsidR="00187664" w:rsidRPr="00DB05B8" w:rsidRDefault="00187664" w:rsidP="00187664">
      <w:pPr>
        <w:pStyle w:val="ConsPlusNonformat"/>
        <w:widowControl/>
        <w:ind w:firstLine="567"/>
        <w:jc w:val="both"/>
        <w:rPr>
          <w:rFonts w:ascii="Times New Roman" w:hAnsi="Times New Roman" w:cs="Times New Roman"/>
          <w:sz w:val="24"/>
          <w:szCs w:val="24"/>
        </w:rPr>
      </w:pPr>
      <w:r w:rsidRPr="00DB05B8">
        <w:rPr>
          <w:rFonts w:ascii="Times New Roman" w:hAnsi="Times New Roman" w:cs="Times New Roman"/>
          <w:sz w:val="24"/>
          <w:szCs w:val="24"/>
        </w:rPr>
        <w:t>10.5. Наступление обстоятельств непреодолимой силы при условии, что приняты установленные меры по извещению об этом других Сторон, продлевает срок выполнения договорных обязательств на период, по своей продолжительности соответствующий продолжительности обстоятельств и разумному сроку для устранения их последствий.</w:t>
      </w:r>
    </w:p>
    <w:p w14:paraId="6B2E2203" w14:textId="77777777" w:rsidR="00187664" w:rsidRPr="00DB05B8" w:rsidRDefault="00187664" w:rsidP="00187664">
      <w:pPr>
        <w:pStyle w:val="ConsPlusNonformat"/>
        <w:widowControl/>
        <w:ind w:firstLine="567"/>
        <w:jc w:val="both"/>
        <w:rPr>
          <w:rFonts w:ascii="Times New Roman" w:hAnsi="Times New Roman" w:cs="Times New Roman"/>
          <w:sz w:val="24"/>
          <w:szCs w:val="24"/>
        </w:rPr>
      </w:pPr>
      <w:r w:rsidRPr="00DB05B8">
        <w:rPr>
          <w:rFonts w:ascii="Times New Roman" w:hAnsi="Times New Roman" w:cs="Times New Roman"/>
          <w:sz w:val="24"/>
          <w:szCs w:val="24"/>
        </w:rPr>
        <w:t>10.6. Если действие обстоятельств непреодолимой силы продолжается более 6 месяцев, Стороны должны договориться о судьбе настоящего договора. Если соглашение Сторонами не достигнуто, любая из Сторон вправе в одностороннем порядке расторгнуть настоящий договор путем направления заказным письмом другой Стороне соответствующего извещения.</w:t>
      </w:r>
    </w:p>
    <w:p w14:paraId="6B2E2204" w14:textId="77777777" w:rsidR="00187664" w:rsidRPr="00DB05B8" w:rsidRDefault="00187664" w:rsidP="00187664">
      <w:pPr>
        <w:pStyle w:val="ConsPlusNonformat"/>
        <w:widowControl/>
        <w:ind w:firstLine="567"/>
        <w:jc w:val="both"/>
        <w:rPr>
          <w:rFonts w:ascii="Times New Roman" w:hAnsi="Times New Roman" w:cs="Times New Roman"/>
          <w:sz w:val="24"/>
          <w:szCs w:val="24"/>
        </w:rPr>
      </w:pPr>
      <w:r w:rsidRPr="00DB05B8">
        <w:rPr>
          <w:rFonts w:ascii="Times New Roman" w:hAnsi="Times New Roman" w:cs="Times New Roman"/>
          <w:sz w:val="24"/>
          <w:szCs w:val="24"/>
        </w:rPr>
        <w:t>10.7. Надлежащим доказательством наличия указанных выше обстоятельств и их продолжительности будут служить справки, выдаваемые компетентными органами (организациями) РФ. Не уведомление или  несвоевременное  уведомление  лишает  Стороны  права  ссылаться на любое  вышеуказанное обстоятельство как на основание, освобождающее от ответственности за неисполнение Стороной обязательств по настоящему Договору.</w:t>
      </w:r>
    </w:p>
    <w:p w14:paraId="6B2E2206" w14:textId="77777777" w:rsidR="00187664" w:rsidRPr="00DB05B8" w:rsidRDefault="00187664" w:rsidP="00187664">
      <w:pPr>
        <w:ind w:left="240"/>
        <w:jc w:val="center"/>
        <w:rPr>
          <w:b/>
          <w:sz w:val="24"/>
          <w:szCs w:val="24"/>
        </w:rPr>
      </w:pPr>
      <w:r w:rsidRPr="00DB05B8">
        <w:rPr>
          <w:b/>
          <w:noProof/>
          <w:sz w:val="24"/>
          <w:szCs w:val="24"/>
        </w:rPr>
        <w:t>11.</w:t>
      </w:r>
      <w:r w:rsidRPr="00DB05B8">
        <w:rPr>
          <w:b/>
          <w:sz w:val="24"/>
          <w:szCs w:val="24"/>
        </w:rPr>
        <w:t xml:space="preserve"> СРОК ДЕЙСТВИЯ И РАСТОРЖЕНИЕ ДОГОВОРА</w:t>
      </w:r>
    </w:p>
    <w:p w14:paraId="6B2E2207" w14:textId="77777777" w:rsidR="00187664" w:rsidRPr="00DB05B8" w:rsidRDefault="00187664" w:rsidP="00187664">
      <w:pPr>
        <w:numPr>
          <w:ilvl w:val="1"/>
          <w:numId w:val="14"/>
        </w:numPr>
        <w:tabs>
          <w:tab w:val="left" w:pos="1134"/>
        </w:tabs>
        <w:ind w:left="0" w:firstLine="567"/>
        <w:jc w:val="both"/>
        <w:rPr>
          <w:sz w:val="24"/>
          <w:szCs w:val="24"/>
        </w:rPr>
      </w:pPr>
      <w:r w:rsidRPr="00DB05B8">
        <w:rPr>
          <w:noProof/>
          <w:sz w:val="24"/>
          <w:szCs w:val="24"/>
        </w:rPr>
        <w:lastRenderedPageBreak/>
        <w:t xml:space="preserve">Настоящий </w:t>
      </w:r>
      <w:r w:rsidRPr="00DB05B8">
        <w:rPr>
          <w:sz w:val="24"/>
          <w:szCs w:val="24"/>
        </w:rPr>
        <w:t xml:space="preserve">Договор вступает в силу с момента подписания его обеими Сторонами и действует до полного выполнения Сторонами взятых на себя обязательств или расторжения Договора. </w:t>
      </w:r>
    </w:p>
    <w:p w14:paraId="6B2E2208" w14:textId="77777777" w:rsidR="00187664" w:rsidRPr="00DB05B8" w:rsidRDefault="00187664" w:rsidP="00187664">
      <w:pPr>
        <w:numPr>
          <w:ilvl w:val="1"/>
          <w:numId w:val="14"/>
        </w:numPr>
        <w:tabs>
          <w:tab w:val="left" w:pos="1134"/>
        </w:tabs>
        <w:ind w:left="0" w:firstLine="567"/>
        <w:jc w:val="both"/>
        <w:rPr>
          <w:sz w:val="24"/>
          <w:szCs w:val="24"/>
        </w:rPr>
      </w:pPr>
      <w:r w:rsidRPr="00DB05B8">
        <w:rPr>
          <w:sz w:val="24"/>
          <w:szCs w:val="24"/>
        </w:rPr>
        <w:t xml:space="preserve"> Договор может быть расторгнут по взаимному письменному соглашению Сторон, а также по инициативе одной из Сторон в порядке, предусмотренном законодательством Российской Федерации и Договором.</w:t>
      </w:r>
    </w:p>
    <w:p w14:paraId="6B2E2209" w14:textId="77777777" w:rsidR="00187664" w:rsidRPr="00DB05B8" w:rsidRDefault="00187664" w:rsidP="00187664">
      <w:pPr>
        <w:numPr>
          <w:ilvl w:val="1"/>
          <w:numId w:val="14"/>
        </w:numPr>
        <w:tabs>
          <w:tab w:val="left" w:pos="1134"/>
        </w:tabs>
        <w:ind w:left="0" w:firstLine="567"/>
        <w:jc w:val="both"/>
        <w:rPr>
          <w:sz w:val="24"/>
          <w:szCs w:val="24"/>
        </w:rPr>
      </w:pPr>
      <w:r w:rsidRPr="00DB05B8">
        <w:rPr>
          <w:sz w:val="24"/>
          <w:szCs w:val="24"/>
        </w:rPr>
        <w:t xml:space="preserve">Основанием для одностороннего внесудебного расторжения (отказа от исполнения) Договора Заказчиком и требования  возврата всех уплаченных Заказчиком по Договору денежных средств является: </w:t>
      </w:r>
    </w:p>
    <w:p w14:paraId="6B2E220A" w14:textId="7AD8BCA6" w:rsidR="00187664" w:rsidRPr="00DB05B8" w:rsidRDefault="00187664" w:rsidP="00187664">
      <w:pPr>
        <w:numPr>
          <w:ilvl w:val="2"/>
          <w:numId w:val="14"/>
        </w:numPr>
        <w:tabs>
          <w:tab w:val="left" w:pos="1134"/>
          <w:tab w:val="left" w:pos="1418"/>
        </w:tabs>
        <w:ind w:left="0" w:firstLine="567"/>
        <w:jc w:val="both"/>
        <w:rPr>
          <w:sz w:val="24"/>
          <w:szCs w:val="24"/>
        </w:rPr>
      </w:pPr>
      <w:r w:rsidRPr="00DB05B8">
        <w:rPr>
          <w:sz w:val="24"/>
          <w:szCs w:val="24"/>
        </w:rPr>
        <w:t xml:space="preserve">задержка по вине Подрядчика сроков выполнения Работ (этапа работ) на срок свыше </w:t>
      </w:r>
      <w:r w:rsidRPr="00DB05B8">
        <w:rPr>
          <w:i/>
          <w:sz w:val="24"/>
          <w:szCs w:val="24"/>
        </w:rPr>
        <w:t>30 (тридцат</w:t>
      </w:r>
      <w:r w:rsidR="00872432">
        <w:rPr>
          <w:i/>
          <w:sz w:val="24"/>
          <w:szCs w:val="24"/>
        </w:rPr>
        <w:t>и)</w:t>
      </w:r>
      <w:r w:rsidRPr="00DB05B8">
        <w:rPr>
          <w:i/>
          <w:sz w:val="24"/>
          <w:szCs w:val="24"/>
        </w:rPr>
        <w:t xml:space="preserve">  календарных</w:t>
      </w:r>
      <w:r w:rsidRPr="00DB05B8">
        <w:rPr>
          <w:sz w:val="24"/>
          <w:szCs w:val="24"/>
        </w:rPr>
        <w:t xml:space="preserve"> дней. </w:t>
      </w:r>
    </w:p>
    <w:p w14:paraId="6B2E220B" w14:textId="77777777" w:rsidR="00187664" w:rsidRPr="00DB05B8" w:rsidRDefault="00187664" w:rsidP="00187664">
      <w:pPr>
        <w:numPr>
          <w:ilvl w:val="2"/>
          <w:numId w:val="14"/>
        </w:numPr>
        <w:tabs>
          <w:tab w:val="left" w:pos="1418"/>
        </w:tabs>
        <w:ind w:left="0" w:firstLine="567"/>
        <w:jc w:val="both"/>
        <w:rPr>
          <w:sz w:val="24"/>
          <w:szCs w:val="24"/>
        </w:rPr>
      </w:pPr>
      <w:r w:rsidRPr="00DB05B8">
        <w:rPr>
          <w:sz w:val="24"/>
          <w:szCs w:val="24"/>
        </w:rPr>
        <w:t>в случае, если будут разумные основания полагать, что Работы не будут завершены в срок либо Работы  содержат существенные недостатки и Подрядчик в назначенный Заказчиком срок не устранит недостатки по требованию Заказчика. В этом случае Подрядчик также обязан компенсировать Заказчику убытки, причиненные досрочным расторжением Договора, включая упущенную выгоду.</w:t>
      </w:r>
    </w:p>
    <w:p w14:paraId="6B2E220C" w14:textId="77777777" w:rsidR="00187664" w:rsidRPr="00DB05B8" w:rsidRDefault="00187664" w:rsidP="00187664">
      <w:pPr>
        <w:numPr>
          <w:ilvl w:val="2"/>
          <w:numId w:val="14"/>
        </w:numPr>
        <w:tabs>
          <w:tab w:val="left" w:pos="1418"/>
        </w:tabs>
        <w:ind w:left="0" w:firstLine="567"/>
        <w:jc w:val="both"/>
        <w:rPr>
          <w:sz w:val="24"/>
          <w:szCs w:val="24"/>
        </w:rPr>
      </w:pPr>
      <w:r w:rsidRPr="00DB05B8">
        <w:rPr>
          <w:sz w:val="24"/>
          <w:szCs w:val="24"/>
        </w:rPr>
        <w:t>неисполнение Подрядчиком обязанности по согласованию привлекаемых субподрядчиков.</w:t>
      </w:r>
    </w:p>
    <w:p w14:paraId="6B2E220D" w14:textId="77777777" w:rsidR="00187664" w:rsidRPr="00DB05B8" w:rsidRDefault="00187664" w:rsidP="00187664">
      <w:pPr>
        <w:numPr>
          <w:ilvl w:val="2"/>
          <w:numId w:val="14"/>
        </w:numPr>
        <w:tabs>
          <w:tab w:val="left" w:pos="1418"/>
        </w:tabs>
        <w:ind w:left="0" w:firstLine="567"/>
        <w:jc w:val="both"/>
        <w:rPr>
          <w:sz w:val="24"/>
          <w:szCs w:val="24"/>
        </w:rPr>
      </w:pPr>
      <w:r w:rsidRPr="00DB05B8">
        <w:rPr>
          <w:sz w:val="24"/>
          <w:szCs w:val="24"/>
        </w:rPr>
        <w:t xml:space="preserve">вынесение Арбитражным судом определения о принятии заявления о  признании Подрядчика несостоятельным (банкротом), а также, если Подрядчик принудительно ликвидируется или ликвидируется добровольно. </w:t>
      </w:r>
    </w:p>
    <w:p w14:paraId="6B2E220E" w14:textId="15083102" w:rsidR="00187664" w:rsidRPr="00DB05B8" w:rsidRDefault="00EC4903" w:rsidP="00187664">
      <w:pPr>
        <w:numPr>
          <w:ilvl w:val="2"/>
          <w:numId w:val="14"/>
        </w:numPr>
        <w:tabs>
          <w:tab w:val="left" w:pos="1418"/>
        </w:tabs>
        <w:ind w:left="0" w:firstLine="567"/>
        <w:jc w:val="both"/>
        <w:rPr>
          <w:sz w:val="24"/>
          <w:szCs w:val="24"/>
        </w:rPr>
      </w:pPr>
      <w:r w:rsidRPr="00DB05B8">
        <w:rPr>
          <w:sz w:val="24"/>
          <w:szCs w:val="24"/>
        </w:rPr>
        <w:t>О</w:t>
      </w:r>
      <w:r w:rsidR="00187664" w:rsidRPr="00DB05B8">
        <w:rPr>
          <w:sz w:val="24"/>
          <w:szCs w:val="24"/>
        </w:rPr>
        <w:t>тзыв</w:t>
      </w:r>
      <w:r>
        <w:rPr>
          <w:sz w:val="24"/>
          <w:szCs w:val="24"/>
        </w:rPr>
        <w:t xml:space="preserve"> </w:t>
      </w:r>
      <w:r w:rsidR="00187664" w:rsidRPr="00DB05B8">
        <w:rPr>
          <w:sz w:val="24"/>
          <w:szCs w:val="24"/>
        </w:rPr>
        <w:t xml:space="preserve"> или аннулирования разрешительной документации Подрядчика (свидетельств, лицензий, допусков и прочее), необходимой  для производства Работ.</w:t>
      </w:r>
    </w:p>
    <w:p w14:paraId="6B2E220F" w14:textId="25D713D6" w:rsidR="00187664" w:rsidRPr="00DB05B8" w:rsidRDefault="00187664" w:rsidP="00187664">
      <w:pPr>
        <w:numPr>
          <w:ilvl w:val="2"/>
          <w:numId w:val="14"/>
        </w:numPr>
        <w:tabs>
          <w:tab w:val="left" w:pos="1418"/>
        </w:tabs>
        <w:ind w:left="0" w:firstLine="567"/>
        <w:jc w:val="both"/>
        <w:rPr>
          <w:sz w:val="24"/>
          <w:szCs w:val="24"/>
        </w:rPr>
      </w:pPr>
      <w:r w:rsidRPr="00DB05B8">
        <w:rPr>
          <w:sz w:val="24"/>
          <w:szCs w:val="24"/>
        </w:rPr>
        <w:t>грубо</w:t>
      </w:r>
      <w:r w:rsidR="00246683">
        <w:rPr>
          <w:sz w:val="24"/>
          <w:szCs w:val="24"/>
        </w:rPr>
        <w:t>е</w:t>
      </w:r>
      <w:r w:rsidRPr="00DB05B8">
        <w:rPr>
          <w:sz w:val="24"/>
          <w:szCs w:val="24"/>
        </w:rPr>
        <w:t xml:space="preserve"> нарушени</w:t>
      </w:r>
      <w:r w:rsidR="00246683">
        <w:rPr>
          <w:sz w:val="24"/>
          <w:szCs w:val="24"/>
        </w:rPr>
        <w:t>е</w:t>
      </w:r>
      <w:r w:rsidRPr="00DB05B8">
        <w:rPr>
          <w:sz w:val="24"/>
          <w:szCs w:val="24"/>
        </w:rPr>
        <w:t xml:space="preserve"> Подрядчиком п.п. 4.3.10, 4.3.13 настоящего договора, повлекшего ущерб. </w:t>
      </w:r>
    </w:p>
    <w:p w14:paraId="6B2E2210" w14:textId="182A9158" w:rsidR="00187664" w:rsidRPr="00DB05B8" w:rsidRDefault="00187664" w:rsidP="00187664">
      <w:pPr>
        <w:numPr>
          <w:ilvl w:val="2"/>
          <w:numId w:val="14"/>
        </w:numPr>
        <w:tabs>
          <w:tab w:val="left" w:pos="1418"/>
        </w:tabs>
        <w:ind w:left="0" w:firstLine="567"/>
        <w:jc w:val="both"/>
        <w:rPr>
          <w:sz w:val="24"/>
          <w:szCs w:val="24"/>
        </w:rPr>
      </w:pPr>
      <w:r w:rsidRPr="00DB05B8">
        <w:rPr>
          <w:sz w:val="24"/>
          <w:szCs w:val="24"/>
        </w:rPr>
        <w:t>Заказчик может в любое время до сдачи ему результата Работы в одностороннем порядке  отказаться от исполнения договора</w:t>
      </w:r>
      <w:r w:rsidR="00EC2895">
        <w:rPr>
          <w:sz w:val="24"/>
          <w:szCs w:val="24"/>
        </w:rPr>
        <w:t>,</w:t>
      </w:r>
      <w:r w:rsidRPr="00DB05B8">
        <w:rPr>
          <w:sz w:val="24"/>
          <w:szCs w:val="24"/>
        </w:rPr>
        <w:t xml:space="preserve"> уплатив Подрядчику часть установленной цены пропорционально части Работы, выполненной до получения уведомления о прекращении действия Договора.</w:t>
      </w:r>
    </w:p>
    <w:p w14:paraId="6B2E2211" w14:textId="77777777" w:rsidR="00187664" w:rsidRPr="00DB05B8" w:rsidRDefault="00187664" w:rsidP="00187664">
      <w:pPr>
        <w:numPr>
          <w:ilvl w:val="1"/>
          <w:numId w:val="14"/>
        </w:numPr>
        <w:tabs>
          <w:tab w:val="left" w:pos="1134"/>
          <w:tab w:val="left" w:pos="1418"/>
        </w:tabs>
        <w:ind w:left="0" w:firstLine="567"/>
        <w:jc w:val="both"/>
        <w:rPr>
          <w:sz w:val="24"/>
          <w:szCs w:val="24"/>
        </w:rPr>
      </w:pPr>
      <w:r w:rsidRPr="00DB05B8">
        <w:rPr>
          <w:sz w:val="24"/>
          <w:szCs w:val="24"/>
        </w:rPr>
        <w:t>Заказчик  решивший расторгнуть Договор, направляет письменное уведомление Подрядчику. Договор считается расторгнутым с даты получения Подрядчиком такого уведомления или иной даты, указанной в уведомлении Заказчика.</w:t>
      </w:r>
    </w:p>
    <w:p w14:paraId="6B2E2212" w14:textId="77777777" w:rsidR="00187664" w:rsidRPr="00DB05B8" w:rsidRDefault="00187664" w:rsidP="00187664">
      <w:pPr>
        <w:tabs>
          <w:tab w:val="left" w:pos="709"/>
        </w:tabs>
        <w:ind w:firstLine="567"/>
        <w:jc w:val="both"/>
        <w:rPr>
          <w:sz w:val="24"/>
          <w:szCs w:val="24"/>
        </w:rPr>
      </w:pPr>
      <w:r w:rsidRPr="00DB05B8">
        <w:rPr>
          <w:sz w:val="24"/>
          <w:szCs w:val="24"/>
        </w:rPr>
        <w:tab/>
        <w:t>Получив от Заказчика уведомление о прекращении действия Договора, Подрядчик обязан незамедлительно либо по наступлении даты, указанной в  уведомлении:</w:t>
      </w:r>
    </w:p>
    <w:p w14:paraId="6B2E2213" w14:textId="77777777" w:rsidR="00187664" w:rsidRPr="00DB05B8" w:rsidRDefault="00187664" w:rsidP="00187664">
      <w:pPr>
        <w:tabs>
          <w:tab w:val="left" w:pos="709"/>
        </w:tabs>
        <w:ind w:firstLine="567"/>
        <w:jc w:val="both"/>
        <w:rPr>
          <w:sz w:val="24"/>
          <w:szCs w:val="24"/>
        </w:rPr>
      </w:pPr>
      <w:r w:rsidRPr="00DB05B8">
        <w:rPr>
          <w:sz w:val="24"/>
          <w:szCs w:val="24"/>
        </w:rPr>
        <w:tab/>
        <w:t>- прекратить все дальнейшие Работы, за исключением таких Работ, которые Заказчик может специально указать в уведомлении о прекращении действия Договора;</w:t>
      </w:r>
    </w:p>
    <w:p w14:paraId="6B2E2214" w14:textId="77777777" w:rsidR="00187664" w:rsidRPr="00DB05B8" w:rsidRDefault="00187664" w:rsidP="00187664">
      <w:pPr>
        <w:tabs>
          <w:tab w:val="left" w:pos="709"/>
        </w:tabs>
        <w:ind w:firstLine="567"/>
        <w:jc w:val="both"/>
        <w:rPr>
          <w:sz w:val="24"/>
          <w:szCs w:val="24"/>
        </w:rPr>
      </w:pPr>
      <w:r w:rsidRPr="00DB05B8">
        <w:rPr>
          <w:sz w:val="24"/>
          <w:szCs w:val="24"/>
        </w:rPr>
        <w:tab/>
        <w:t>-  в течение 10 (десяти) календарных дней с момента уведомления о прекращении действия Договора передать Заказчику по акту о прекращении Работ результаты Работ (в том числе результаты незавершенных этапов Работ), фактически выполненные Подрядчиком до даты получения уведомления (либо до наступления даты, указанной в уведомлении о прекращении действия Договора), приложив к нему обоснование стоимости Работ,  и направить акт сверки взаимных расчетов. В акте о прекращении Работ указывается дата прекращения Работ по Договору, перечень, объем и стоимость фактически выполненных до даты получения уведомления (либо до наступления даты, указанной в уведомлении о прекращении действия Договора) Работ.</w:t>
      </w:r>
    </w:p>
    <w:p w14:paraId="6B2E2215" w14:textId="77777777" w:rsidR="00187664" w:rsidRPr="00DB05B8" w:rsidRDefault="00187664" w:rsidP="00187664">
      <w:pPr>
        <w:numPr>
          <w:ilvl w:val="1"/>
          <w:numId w:val="14"/>
        </w:numPr>
        <w:tabs>
          <w:tab w:val="left" w:pos="1134"/>
        </w:tabs>
        <w:ind w:left="0" w:firstLine="567"/>
        <w:jc w:val="both"/>
        <w:rPr>
          <w:sz w:val="24"/>
          <w:szCs w:val="24"/>
        </w:rPr>
      </w:pPr>
      <w:r w:rsidRPr="00DB05B8">
        <w:rPr>
          <w:sz w:val="24"/>
          <w:szCs w:val="24"/>
        </w:rPr>
        <w:t xml:space="preserve">При отказе Заказчика от исполнения Договора Подрядчик обязан в течение (5) рабочих дней возвратить Заказчику денежные средства, полученные им в качестве частичной оплаты (аванса), за вычетом стоимости работ, фактически выполненных Подрядчиком и принятых Заказчиком по акту сдачи-приемки выполненных работ. В случае задержки возврата уплаченных по Договору денежных средств Подрядчик уплачивает Заказчику проценты за пользование чужими денежными средствами в соответствии </w:t>
      </w:r>
      <w:r w:rsidRPr="00F2675B">
        <w:rPr>
          <w:sz w:val="24"/>
          <w:szCs w:val="24"/>
        </w:rPr>
        <w:t xml:space="preserve">со </w:t>
      </w:r>
      <w:hyperlink r:id="rId15" w:history="1">
        <w:r w:rsidRPr="00F2675B">
          <w:rPr>
            <w:rStyle w:val="af0"/>
            <w:color w:val="auto"/>
            <w:sz w:val="24"/>
            <w:szCs w:val="24"/>
            <w:u w:val="none"/>
          </w:rPr>
          <w:t>статьей 395</w:t>
        </w:r>
      </w:hyperlink>
      <w:r w:rsidRPr="00DB05B8">
        <w:rPr>
          <w:sz w:val="24"/>
          <w:szCs w:val="24"/>
        </w:rPr>
        <w:t xml:space="preserve"> ГК РФ.</w:t>
      </w:r>
    </w:p>
    <w:p w14:paraId="6B2E2216" w14:textId="77777777" w:rsidR="00187664" w:rsidRDefault="00187664" w:rsidP="00187664">
      <w:pPr>
        <w:ind w:firstLine="567"/>
        <w:jc w:val="both"/>
        <w:rPr>
          <w:sz w:val="24"/>
          <w:szCs w:val="24"/>
        </w:rPr>
      </w:pPr>
      <w:r w:rsidRPr="00DB05B8">
        <w:rPr>
          <w:sz w:val="24"/>
          <w:szCs w:val="24"/>
        </w:rPr>
        <w:lastRenderedPageBreak/>
        <w:t>При досрочном расторжении настоящего Договора по любым причинам заказчик имеет право  на отказ от приемки  работ, выполненных после даты расторжения.</w:t>
      </w:r>
    </w:p>
    <w:p w14:paraId="6B2E2217" w14:textId="4BBDCF0A" w:rsidR="00F2675B" w:rsidRDefault="00F2675B" w:rsidP="00F2675B">
      <w:pPr>
        <w:jc w:val="both"/>
        <w:rPr>
          <w:i/>
          <w:sz w:val="24"/>
          <w:szCs w:val="24"/>
        </w:rPr>
      </w:pPr>
      <w:r w:rsidRPr="00491574">
        <w:rPr>
          <w:i/>
          <w:sz w:val="24"/>
          <w:szCs w:val="24"/>
        </w:rPr>
        <w:t xml:space="preserve">        </w:t>
      </w:r>
      <w:r w:rsidR="00246683">
        <w:rPr>
          <w:i/>
          <w:sz w:val="24"/>
          <w:szCs w:val="24"/>
        </w:rPr>
        <w:t xml:space="preserve"> </w:t>
      </w:r>
    </w:p>
    <w:p w14:paraId="6B2E2219" w14:textId="77777777" w:rsidR="00187664" w:rsidRPr="00DB05B8" w:rsidRDefault="00187664" w:rsidP="00187664">
      <w:pPr>
        <w:ind w:firstLine="720"/>
        <w:jc w:val="center"/>
        <w:rPr>
          <w:b/>
          <w:sz w:val="24"/>
          <w:szCs w:val="24"/>
        </w:rPr>
      </w:pPr>
      <w:r w:rsidRPr="00DB05B8">
        <w:rPr>
          <w:b/>
          <w:sz w:val="24"/>
          <w:szCs w:val="24"/>
        </w:rPr>
        <w:t>12. ПОРЯДОК РАЗРЕШЕНИЯ СПОРОВ</w:t>
      </w:r>
    </w:p>
    <w:p w14:paraId="6B2E221A" w14:textId="77777777" w:rsidR="00187664" w:rsidRPr="00DB05B8" w:rsidRDefault="00187664" w:rsidP="00187664">
      <w:pPr>
        <w:autoSpaceDE w:val="0"/>
        <w:autoSpaceDN w:val="0"/>
        <w:adjustRightInd w:val="0"/>
        <w:ind w:firstLine="567"/>
        <w:jc w:val="both"/>
        <w:rPr>
          <w:sz w:val="24"/>
          <w:szCs w:val="24"/>
        </w:rPr>
      </w:pPr>
      <w:r w:rsidRPr="00DB05B8">
        <w:rPr>
          <w:sz w:val="24"/>
          <w:szCs w:val="24"/>
        </w:rPr>
        <w:t>12.1. Рассмотрение споров:</w:t>
      </w:r>
    </w:p>
    <w:p w14:paraId="6B2E221C" w14:textId="65770CC4" w:rsidR="00451394" w:rsidRPr="00451394" w:rsidRDefault="00872432" w:rsidP="00872432">
      <w:pPr>
        <w:tabs>
          <w:tab w:val="left" w:pos="1200"/>
        </w:tabs>
        <w:ind w:firstLine="567"/>
        <w:jc w:val="both"/>
        <w:rPr>
          <w:i/>
          <w:szCs w:val="24"/>
        </w:rPr>
      </w:pPr>
      <w:r>
        <w:rPr>
          <w:i/>
          <w:sz w:val="24"/>
          <w:szCs w:val="24"/>
        </w:rPr>
        <w:t xml:space="preserve"> </w:t>
      </w:r>
      <w:r w:rsidR="00451394" w:rsidRPr="00872432">
        <w:rPr>
          <w:sz w:val="24"/>
          <w:szCs w:val="24"/>
        </w:rPr>
        <w:t xml:space="preserve">Все споры между Сторонами, по которым не было достигнуто соглашение, разрешаются в соответствии с действующим законодательством РФ в </w:t>
      </w:r>
      <w:r w:rsidR="00451394" w:rsidRPr="00872432">
        <w:rPr>
          <w:i/>
          <w:sz w:val="24"/>
          <w:szCs w:val="24"/>
        </w:rPr>
        <w:t xml:space="preserve">Арбитражном суде </w:t>
      </w:r>
      <w:r>
        <w:rPr>
          <w:i/>
          <w:sz w:val="24"/>
          <w:szCs w:val="24"/>
        </w:rPr>
        <w:t>Республики Карелия</w:t>
      </w:r>
      <w:r w:rsidR="00451394" w:rsidRPr="00451394">
        <w:rPr>
          <w:i/>
          <w:szCs w:val="24"/>
        </w:rPr>
        <w:t>.</w:t>
      </w:r>
    </w:p>
    <w:p w14:paraId="6B2E2220" w14:textId="77777777" w:rsidR="00187664" w:rsidRDefault="00187664" w:rsidP="00187664">
      <w:pPr>
        <w:pStyle w:val="ab"/>
        <w:numPr>
          <w:ilvl w:val="1"/>
          <w:numId w:val="15"/>
        </w:numPr>
        <w:tabs>
          <w:tab w:val="left" w:pos="1134"/>
        </w:tabs>
        <w:spacing w:line="240" w:lineRule="auto"/>
        <w:ind w:left="0" w:firstLine="567"/>
        <w:rPr>
          <w:szCs w:val="24"/>
        </w:rPr>
      </w:pPr>
      <w:r w:rsidRPr="00DB05B8">
        <w:rPr>
          <w:szCs w:val="24"/>
        </w:rPr>
        <w:t>Стороны устанавливают обязательный досудебный претензионный порядок рассмотрения споров. Все возможные претензии по настоящему Договору должны быть рассмотрены Сторонами в течение 10 (десяти) дней с даты получения претензии.</w:t>
      </w:r>
    </w:p>
    <w:p w14:paraId="6B2E2222" w14:textId="77777777" w:rsidR="00187664" w:rsidRPr="00DB05B8" w:rsidRDefault="00187664" w:rsidP="00187664">
      <w:pPr>
        <w:jc w:val="center"/>
        <w:rPr>
          <w:b/>
          <w:noProof/>
          <w:sz w:val="24"/>
          <w:szCs w:val="24"/>
        </w:rPr>
      </w:pPr>
      <w:r w:rsidRPr="00DB05B8">
        <w:rPr>
          <w:b/>
          <w:noProof/>
          <w:sz w:val="24"/>
          <w:szCs w:val="24"/>
        </w:rPr>
        <w:t>13. КОНФИДЕНЦИАЛЬНОСТЬ</w:t>
      </w:r>
    </w:p>
    <w:p w14:paraId="58F3458F" w14:textId="77777777" w:rsidR="00B82929" w:rsidRPr="00B82929" w:rsidRDefault="00187664" w:rsidP="00B82929">
      <w:pPr>
        <w:pStyle w:val="ConsPlusNonformat"/>
        <w:ind w:right="-1" w:firstLine="567"/>
        <w:jc w:val="both"/>
        <w:rPr>
          <w:rFonts w:ascii="Times New Roman" w:hAnsi="Times New Roman" w:cs="Times New Roman"/>
          <w:color w:val="000000"/>
          <w:sz w:val="24"/>
          <w:szCs w:val="24"/>
        </w:rPr>
      </w:pPr>
      <w:r w:rsidRPr="00DB05B8">
        <w:rPr>
          <w:rFonts w:ascii="Times New Roman" w:hAnsi="Times New Roman" w:cs="Times New Roman"/>
          <w:color w:val="000000"/>
          <w:sz w:val="24"/>
          <w:szCs w:val="24"/>
        </w:rPr>
        <w:t xml:space="preserve">13.1. </w:t>
      </w:r>
      <w:r w:rsidR="00B82929" w:rsidRPr="00B82929">
        <w:rPr>
          <w:rFonts w:ascii="Times New Roman" w:hAnsi="Times New Roman" w:cs="Times New Roman"/>
          <w:color w:val="000000"/>
          <w:sz w:val="24"/>
          <w:szCs w:val="24"/>
        </w:rPr>
        <w:t xml:space="preserve">Передача и использование Сторонами по настоящему договору конфиденциальной информации осуществляется в соответствии с заключенным между Сторонами соглашением (договором) о конфиденциальности. </w:t>
      </w:r>
    </w:p>
    <w:p w14:paraId="6B2E2223" w14:textId="77FB9BFC" w:rsidR="00187664" w:rsidRPr="00DB05B8" w:rsidRDefault="00B82929" w:rsidP="00B82929">
      <w:pPr>
        <w:widowControl w:val="0"/>
        <w:autoSpaceDE w:val="0"/>
        <w:autoSpaceDN w:val="0"/>
        <w:adjustRightInd w:val="0"/>
        <w:ind w:right="-1" w:firstLine="567"/>
        <w:jc w:val="both"/>
        <w:rPr>
          <w:color w:val="000000"/>
          <w:sz w:val="24"/>
          <w:szCs w:val="24"/>
        </w:rPr>
      </w:pPr>
      <w:r w:rsidRPr="00B82929">
        <w:rPr>
          <w:color w:val="000000"/>
          <w:sz w:val="24"/>
          <w:szCs w:val="24"/>
        </w:rPr>
        <w:t>Передача конфиденциальной информации без заключения соответствующего соглашения не допускается.</w:t>
      </w:r>
    </w:p>
    <w:p w14:paraId="6B2E2224" w14:textId="77777777" w:rsidR="00187664" w:rsidRDefault="00187664" w:rsidP="00187664">
      <w:pPr>
        <w:ind w:firstLine="567"/>
        <w:jc w:val="both"/>
        <w:rPr>
          <w:color w:val="000000"/>
          <w:sz w:val="24"/>
          <w:szCs w:val="24"/>
        </w:rPr>
      </w:pPr>
      <w:r w:rsidRPr="00451394">
        <w:rPr>
          <w:color w:val="000000"/>
          <w:sz w:val="24"/>
          <w:szCs w:val="24"/>
        </w:rPr>
        <w:t>13.2. Стороны пришли к соглашению, что содержание настоящего Договора не подлежит разглашению третьим лицам без письменного согласия другой Стороны, за исключением случаев, когда раскрытие информации предусмотрено законодательством Российской Федерации.</w:t>
      </w:r>
    </w:p>
    <w:p w14:paraId="6B2E2226" w14:textId="77777777" w:rsidR="00187664" w:rsidRPr="00DB05B8" w:rsidRDefault="00187664" w:rsidP="00187664">
      <w:pPr>
        <w:jc w:val="center"/>
        <w:rPr>
          <w:b/>
          <w:sz w:val="24"/>
          <w:szCs w:val="24"/>
        </w:rPr>
      </w:pPr>
      <w:r w:rsidRPr="00DB05B8">
        <w:rPr>
          <w:b/>
          <w:noProof/>
          <w:sz w:val="24"/>
          <w:szCs w:val="24"/>
        </w:rPr>
        <w:t>14.</w:t>
      </w:r>
      <w:r w:rsidRPr="00DB05B8">
        <w:rPr>
          <w:b/>
          <w:sz w:val="24"/>
          <w:szCs w:val="24"/>
        </w:rPr>
        <w:t xml:space="preserve"> ОСОБЫЕ УСЛОВИЯ. ПРОЧИЕ УСЛОВИЯ</w:t>
      </w:r>
    </w:p>
    <w:p w14:paraId="6B2E2227" w14:textId="77777777" w:rsidR="00187664" w:rsidRPr="00DB05B8" w:rsidRDefault="00187664" w:rsidP="00187664">
      <w:pPr>
        <w:pStyle w:val="ConsPlusNonformat"/>
        <w:widowControl/>
        <w:numPr>
          <w:ilvl w:val="1"/>
          <w:numId w:val="16"/>
        </w:numPr>
        <w:tabs>
          <w:tab w:val="left" w:pos="1276"/>
        </w:tabs>
        <w:ind w:left="0" w:firstLine="567"/>
        <w:jc w:val="both"/>
        <w:rPr>
          <w:rFonts w:ascii="Times New Roman" w:hAnsi="Times New Roman" w:cs="Times New Roman"/>
          <w:sz w:val="24"/>
          <w:szCs w:val="24"/>
        </w:rPr>
      </w:pPr>
      <w:r w:rsidRPr="00DB05B8">
        <w:rPr>
          <w:rFonts w:ascii="Times New Roman" w:hAnsi="Times New Roman" w:cs="Times New Roman"/>
          <w:sz w:val="24"/>
          <w:szCs w:val="24"/>
        </w:rPr>
        <w:t>Все изменения и дополнения к настоящему Договору совершаются в письменной форме по взаимному согласию Сторон, за исключением случаев предусмотренных договором.</w:t>
      </w:r>
    </w:p>
    <w:p w14:paraId="6B2E2228" w14:textId="77777777" w:rsidR="00187664" w:rsidRPr="00DB05B8" w:rsidRDefault="00187664" w:rsidP="00187664">
      <w:pPr>
        <w:pStyle w:val="ConsPlusNonformat"/>
        <w:widowControl/>
        <w:numPr>
          <w:ilvl w:val="1"/>
          <w:numId w:val="16"/>
        </w:numPr>
        <w:tabs>
          <w:tab w:val="left" w:pos="1276"/>
        </w:tabs>
        <w:ind w:left="0" w:firstLine="567"/>
        <w:jc w:val="both"/>
        <w:rPr>
          <w:rFonts w:ascii="Times New Roman" w:hAnsi="Times New Roman" w:cs="Times New Roman"/>
          <w:sz w:val="24"/>
          <w:szCs w:val="24"/>
        </w:rPr>
      </w:pPr>
      <w:r w:rsidRPr="00DB05B8">
        <w:rPr>
          <w:rFonts w:ascii="Times New Roman" w:hAnsi="Times New Roman" w:cs="Times New Roman"/>
          <w:sz w:val="24"/>
          <w:szCs w:val="24"/>
        </w:rPr>
        <w:t>Вопросы, не урегулированные настоящим Договором, регламентируются нормами законодательства Российской Федерации.</w:t>
      </w:r>
    </w:p>
    <w:p w14:paraId="6B2E2229" w14:textId="77777777" w:rsidR="00187664" w:rsidRPr="00DB05B8" w:rsidRDefault="00187664" w:rsidP="00187664">
      <w:pPr>
        <w:pStyle w:val="ConsPlusNonformat"/>
        <w:widowControl/>
        <w:numPr>
          <w:ilvl w:val="1"/>
          <w:numId w:val="16"/>
        </w:numPr>
        <w:tabs>
          <w:tab w:val="left" w:pos="1276"/>
        </w:tabs>
        <w:ind w:left="0" w:firstLine="567"/>
        <w:jc w:val="both"/>
        <w:rPr>
          <w:rFonts w:ascii="Times New Roman" w:hAnsi="Times New Roman" w:cs="Times New Roman"/>
          <w:sz w:val="24"/>
          <w:szCs w:val="24"/>
        </w:rPr>
      </w:pPr>
      <w:r w:rsidRPr="00DB05B8">
        <w:rPr>
          <w:rFonts w:ascii="Times New Roman" w:hAnsi="Times New Roman" w:cs="Times New Roman"/>
          <w:sz w:val="24"/>
          <w:szCs w:val="24"/>
        </w:rPr>
        <w:t>После подписания настоящего Договора все предыдущие письменные и устные соглашения, переписка, переговоры между Сторонами по предмету настоящего Договора теряют силу.</w:t>
      </w:r>
    </w:p>
    <w:p w14:paraId="6B2E222A" w14:textId="77777777" w:rsidR="00187664" w:rsidRPr="00DB05B8" w:rsidRDefault="00187664" w:rsidP="00187664">
      <w:pPr>
        <w:pStyle w:val="ConsPlusNonformat"/>
        <w:widowControl/>
        <w:numPr>
          <w:ilvl w:val="1"/>
          <w:numId w:val="16"/>
        </w:numPr>
        <w:tabs>
          <w:tab w:val="left" w:pos="1276"/>
        </w:tabs>
        <w:ind w:left="0" w:firstLine="567"/>
        <w:jc w:val="both"/>
        <w:rPr>
          <w:rFonts w:ascii="Times New Roman" w:hAnsi="Times New Roman" w:cs="Times New Roman"/>
          <w:sz w:val="24"/>
          <w:szCs w:val="24"/>
        </w:rPr>
      </w:pPr>
      <w:r w:rsidRPr="00DB05B8">
        <w:rPr>
          <w:rFonts w:ascii="Times New Roman" w:hAnsi="Times New Roman" w:cs="Times New Roman"/>
          <w:sz w:val="24"/>
          <w:szCs w:val="24"/>
        </w:rPr>
        <w:t xml:space="preserve">Бенефициарная оговорка. </w:t>
      </w:r>
    </w:p>
    <w:p w14:paraId="6B2E222B" w14:textId="30A467FF" w:rsidR="00187664" w:rsidRPr="00491574" w:rsidRDefault="00187664" w:rsidP="00187664">
      <w:pPr>
        <w:pStyle w:val="ad"/>
        <w:spacing w:after="0" w:line="240" w:lineRule="auto"/>
        <w:ind w:left="0" w:firstLine="615"/>
        <w:jc w:val="both"/>
        <w:rPr>
          <w:rStyle w:val="Barcode"/>
          <w:rFonts w:ascii="Times New Roman" w:hAnsi="Times New Roman"/>
          <w:i/>
          <w:sz w:val="24"/>
          <w:szCs w:val="24"/>
        </w:rPr>
      </w:pPr>
      <w:r w:rsidRPr="00DB05B8">
        <w:rPr>
          <w:rStyle w:val="Barcode"/>
          <w:rFonts w:ascii="Times New Roman" w:hAnsi="Times New Roman"/>
          <w:sz w:val="24"/>
          <w:szCs w:val="24"/>
        </w:rPr>
        <w:t xml:space="preserve">14.4.1.  В случае изменений в цепочке собственников Подрядчика, включая бенефициаров (в том числе конечных), и (или) в исполнительных органах  Подрядчика, Подрядчик   обязуется представить информацию о таких изменениях течение 5 (Пяти) календарных дней с даты таких изменений, с указанием сведений по форме, приведенной в Приложении № </w:t>
      </w:r>
      <w:r w:rsidR="00872432">
        <w:rPr>
          <w:rStyle w:val="Barcode"/>
          <w:rFonts w:ascii="Times New Roman" w:hAnsi="Times New Roman"/>
          <w:sz w:val="24"/>
          <w:szCs w:val="24"/>
        </w:rPr>
        <w:t>9</w:t>
      </w:r>
      <w:r w:rsidRPr="00DB05B8">
        <w:rPr>
          <w:rStyle w:val="Barcode"/>
          <w:rFonts w:ascii="Times New Roman" w:hAnsi="Times New Roman"/>
          <w:sz w:val="24"/>
          <w:szCs w:val="24"/>
        </w:rPr>
        <w:t xml:space="preserve"> к настоящему Договору, с подтверждением соответствующими документами. </w:t>
      </w:r>
      <w:r w:rsidRPr="00491574">
        <w:rPr>
          <w:rStyle w:val="Barcode"/>
          <w:rFonts w:ascii="Times New Roman" w:hAnsi="Times New Roman"/>
          <w:i/>
          <w:sz w:val="24"/>
          <w:szCs w:val="24"/>
        </w:rPr>
        <w:t xml:space="preserve">Информация направляется </w:t>
      </w:r>
      <w:r w:rsidR="00872432" w:rsidRPr="00872432">
        <w:rPr>
          <w:rStyle w:val="Barcode"/>
          <w:rFonts w:ascii="Times New Roman" w:hAnsi="Times New Roman"/>
          <w:i/>
          <w:sz w:val="24"/>
          <w:szCs w:val="24"/>
        </w:rPr>
        <w:t>(</w:t>
      </w:r>
      <w:hyperlink r:id="rId16" w:history="1">
        <w:r w:rsidR="00EC7698" w:rsidRPr="009300DB">
          <w:rPr>
            <w:rStyle w:val="af0"/>
            <w:rFonts w:ascii="Times New Roman" w:hAnsi="Times New Roman"/>
            <w:i/>
            <w:sz w:val="24"/>
            <w:szCs w:val="24"/>
            <w:shd w:val="clear" w:color="auto" w:fill="FFFFFF"/>
            <w:lang w:val="en-US"/>
          </w:rPr>
          <w:t>goncharenko</w:t>
        </w:r>
        <w:r w:rsidR="00EC7698" w:rsidRPr="009300DB">
          <w:rPr>
            <w:rStyle w:val="af0"/>
            <w:rFonts w:ascii="Times New Roman" w:hAnsi="Times New Roman"/>
            <w:i/>
            <w:sz w:val="24"/>
            <w:szCs w:val="24"/>
            <w:shd w:val="clear" w:color="auto" w:fill="FFFFFF"/>
          </w:rPr>
          <w:t>.</w:t>
        </w:r>
        <w:r w:rsidR="00EC7698" w:rsidRPr="009300DB">
          <w:rPr>
            <w:rStyle w:val="af0"/>
            <w:rFonts w:ascii="Times New Roman" w:hAnsi="Times New Roman"/>
            <w:i/>
            <w:sz w:val="24"/>
            <w:szCs w:val="24"/>
            <w:shd w:val="clear" w:color="auto" w:fill="FFFFFF"/>
            <w:lang w:val="en-US"/>
          </w:rPr>
          <w:t>ia</w:t>
        </w:r>
        <w:r w:rsidR="00EC7698" w:rsidRPr="009300DB">
          <w:rPr>
            <w:rStyle w:val="af0"/>
            <w:rFonts w:ascii="Times New Roman" w:hAnsi="Times New Roman"/>
            <w:i/>
            <w:sz w:val="24"/>
            <w:szCs w:val="24"/>
            <w:shd w:val="clear" w:color="auto" w:fill="FFFFFF"/>
          </w:rPr>
          <w:t>@</w:t>
        </w:r>
        <w:r w:rsidR="00EC7698" w:rsidRPr="009300DB">
          <w:rPr>
            <w:rStyle w:val="af0"/>
            <w:rFonts w:ascii="Times New Roman" w:hAnsi="Times New Roman"/>
            <w:i/>
            <w:sz w:val="24"/>
            <w:szCs w:val="24"/>
            <w:shd w:val="clear" w:color="auto" w:fill="FFFFFF"/>
            <w:lang w:val="en-US"/>
          </w:rPr>
          <w:t>karelia</w:t>
        </w:r>
        <w:r w:rsidR="00EC7698" w:rsidRPr="009300DB">
          <w:rPr>
            <w:rStyle w:val="af0"/>
            <w:rFonts w:ascii="Times New Roman" w:hAnsi="Times New Roman"/>
            <w:i/>
            <w:sz w:val="24"/>
            <w:szCs w:val="24"/>
            <w:shd w:val="clear" w:color="auto" w:fill="FFFFFF"/>
          </w:rPr>
          <w:t>.</w:t>
        </w:r>
        <w:r w:rsidR="00EC7698" w:rsidRPr="009300DB">
          <w:rPr>
            <w:rStyle w:val="af0"/>
            <w:rFonts w:ascii="Times New Roman" w:hAnsi="Times New Roman"/>
            <w:i/>
            <w:sz w:val="24"/>
            <w:szCs w:val="24"/>
            <w:shd w:val="clear" w:color="auto" w:fill="FFFFFF"/>
            <w:lang w:val="en-US"/>
          </w:rPr>
          <w:t>tgc</w:t>
        </w:r>
        <w:r w:rsidR="00EC7698" w:rsidRPr="009300DB">
          <w:rPr>
            <w:rStyle w:val="af0"/>
            <w:rFonts w:ascii="Times New Roman" w:hAnsi="Times New Roman"/>
            <w:i/>
            <w:sz w:val="24"/>
            <w:szCs w:val="24"/>
            <w:shd w:val="clear" w:color="auto" w:fill="FFFFFF"/>
          </w:rPr>
          <w:t>1.</w:t>
        </w:r>
        <w:r w:rsidR="00EC7698" w:rsidRPr="009300DB">
          <w:rPr>
            <w:rStyle w:val="af0"/>
            <w:rFonts w:ascii="Times New Roman" w:hAnsi="Times New Roman"/>
            <w:i/>
            <w:sz w:val="24"/>
            <w:szCs w:val="24"/>
            <w:shd w:val="clear" w:color="auto" w:fill="FFFFFF"/>
            <w:lang w:val="en-US"/>
          </w:rPr>
          <w:t>ru</w:t>
        </w:r>
      </w:hyperlink>
      <w:r w:rsidR="00872432" w:rsidRPr="00872432">
        <w:rPr>
          <w:rStyle w:val="Barcode"/>
          <w:rFonts w:ascii="Times New Roman" w:hAnsi="Times New Roman"/>
          <w:i/>
          <w:sz w:val="24"/>
          <w:szCs w:val="24"/>
        </w:rPr>
        <w:t>)</w:t>
      </w:r>
      <w:r w:rsidR="00EC7698">
        <w:rPr>
          <w:rStyle w:val="Barcode"/>
          <w:rFonts w:ascii="Times New Roman" w:hAnsi="Times New Roman"/>
          <w:i/>
          <w:sz w:val="24"/>
          <w:szCs w:val="24"/>
        </w:rPr>
        <w:t xml:space="preserve"> с последующим направлением оригиналов средствами почтовой связи.</w:t>
      </w:r>
    </w:p>
    <w:p w14:paraId="6B2E222C" w14:textId="7376EF52" w:rsidR="00187664" w:rsidRPr="00DB05B8" w:rsidRDefault="00EC7698" w:rsidP="00187664">
      <w:pPr>
        <w:pStyle w:val="ad"/>
        <w:spacing w:after="0" w:line="240" w:lineRule="auto"/>
        <w:ind w:left="0" w:firstLine="615"/>
        <w:jc w:val="both"/>
        <w:rPr>
          <w:rStyle w:val="Barcode"/>
          <w:rFonts w:ascii="Times New Roman" w:hAnsi="Times New Roman"/>
          <w:sz w:val="24"/>
          <w:szCs w:val="24"/>
        </w:rPr>
      </w:pPr>
      <w:r>
        <w:rPr>
          <w:rStyle w:val="Barcode"/>
          <w:rFonts w:ascii="Times New Roman" w:hAnsi="Times New Roman"/>
          <w:sz w:val="24"/>
          <w:szCs w:val="24"/>
        </w:rPr>
        <w:t>14.4.2. Заказчик</w:t>
      </w:r>
      <w:r w:rsidR="00187664" w:rsidRPr="00DB05B8">
        <w:rPr>
          <w:rStyle w:val="Barcode"/>
          <w:rFonts w:ascii="Times New Roman" w:hAnsi="Times New Roman"/>
          <w:sz w:val="24"/>
          <w:szCs w:val="24"/>
        </w:rPr>
        <w:t xml:space="preserve"> вправе в одностороннем порядке отказаться от исполнения настоящего Договора в случае неисполнения  Подрядчиком обязанности, предусмотренной п. 14.4.1. настоящего Договора. В этом случае настоящий Договор считается расторгнутым с даты получения Подрядчиком пи</w:t>
      </w:r>
      <w:r>
        <w:rPr>
          <w:rStyle w:val="Barcode"/>
          <w:rFonts w:ascii="Times New Roman" w:hAnsi="Times New Roman"/>
          <w:sz w:val="24"/>
          <w:szCs w:val="24"/>
        </w:rPr>
        <w:t>сьменного уведомления Заказчика</w:t>
      </w:r>
      <w:r w:rsidR="00187664" w:rsidRPr="00DB05B8">
        <w:rPr>
          <w:rStyle w:val="Barcode"/>
          <w:rFonts w:ascii="Times New Roman" w:hAnsi="Times New Roman"/>
          <w:sz w:val="24"/>
          <w:szCs w:val="24"/>
        </w:rPr>
        <w:t xml:space="preserve"> об отказе от исполнения договора или с иной даты, указанной в таком уведомлении.</w:t>
      </w:r>
    </w:p>
    <w:p w14:paraId="6B2E222D" w14:textId="77777777" w:rsidR="00187664" w:rsidRPr="00DB05B8" w:rsidRDefault="00187664" w:rsidP="00187664">
      <w:pPr>
        <w:pStyle w:val="ConsPlusNonformat"/>
        <w:widowControl/>
        <w:numPr>
          <w:ilvl w:val="1"/>
          <w:numId w:val="16"/>
        </w:numPr>
        <w:tabs>
          <w:tab w:val="left" w:pos="1276"/>
        </w:tabs>
        <w:ind w:left="0" w:firstLine="615"/>
        <w:jc w:val="both"/>
        <w:rPr>
          <w:rFonts w:ascii="Times New Roman" w:hAnsi="Times New Roman" w:cs="Times New Roman"/>
          <w:sz w:val="24"/>
          <w:szCs w:val="24"/>
        </w:rPr>
      </w:pPr>
      <w:r w:rsidRPr="00DB05B8">
        <w:rPr>
          <w:rFonts w:ascii="Times New Roman" w:hAnsi="Times New Roman" w:cs="Times New Roman"/>
          <w:sz w:val="24"/>
          <w:szCs w:val="24"/>
        </w:rPr>
        <w:t>Настоящий Договор составлен и подписан в двух экземплярах по одному для каждой Стороны, каждый экземпляр идентичен и имеет одинаковую юридическую силу.</w:t>
      </w:r>
    </w:p>
    <w:p w14:paraId="6B2E2237" w14:textId="6A0E312D" w:rsidR="00187664" w:rsidRPr="007357BC" w:rsidRDefault="00841542" w:rsidP="00841542">
      <w:pPr>
        <w:pStyle w:val="ConsPlusNonformat"/>
        <w:widowControl/>
        <w:tabs>
          <w:tab w:val="left" w:pos="1276"/>
        </w:tabs>
        <w:ind w:left="615"/>
        <w:jc w:val="both"/>
        <w:rPr>
          <w:rFonts w:ascii="Baskerville Old Face" w:hAnsi="Baskerville Old Face"/>
          <w:sz w:val="24"/>
          <w:szCs w:val="24"/>
        </w:rPr>
      </w:pPr>
      <w:r>
        <w:rPr>
          <w:rFonts w:ascii="Times New Roman" w:hAnsi="Times New Roman" w:cs="Times New Roman"/>
          <w:sz w:val="24"/>
          <w:szCs w:val="24"/>
        </w:rPr>
        <w:t xml:space="preserve">14.6. </w:t>
      </w:r>
      <w:r w:rsidR="00187664" w:rsidRPr="007357BC">
        <w:rPr>
          <w:rFonts w:ascii="Times New Roman" w:hAnsi="Times New Roman" w:cs="Times New Roman"/>
          <w:sz w:val="24"/>
          <w:szCs w:val="24"/>
        </w:rPr>
        <w:t>Ни</w:t>
      </w:r>
      <w:r w:rsidR="00187664" w:rsidRPr="007357BC">
        <w:rPr>
          <w:rFonts w:ascii="Baskerville Old Face" w:hAnsi="Baskerville Old Face"/>
          <w:sz w:val="24"/>
          <w:szCs w:val="24"/>
        </w:rPr>
        <w:t xml:space="preserve"> </w:t>
      </w:r>
      <w:r w:rsidR="00187664" w:rsidRPr="007357BC">
        <w:rPr>
          <w:rFonts w:ascii="Times New Roman" w:hAnsi="Times New Roman" w:cs="Times New Roman"/>
          <w:sz w:val="24"/>
          <w:szCs w:val="24"/>
        </w:rPr>
        <w:t>одна</w:t>
      </w:r>
      <w:r w:rsidR="00187664" w:rsidRPr="007357BC">
        <w:rPr>
          <w:rFonts w:ascii="Baskerville Old Face" w:hAnsi="Baskerville Old Face"/>
          <w:sz w:val="24"/>
          <w:szCs w:val="24"/>
        </w:rPr>
        <w:t xml:space="preserve"> </w:t>
      </w:r>
      <w:r w:rsidR="00187664" w:rsidRPr="007357BC">
        <w:rPr>
          <w:rFonts w:ascii="Times New Roman" w:hAnsi="Times New Roman" w:cs="Times New Roman"/>
          <w:sz w:val="24"/>
          <w:szCs w:val="24"/>
        </w:rPr>
        <w:t>из</w:t>
      </w:r>
      <w:r w:rsidR="00187664" w:rsidRPr="007357BC">
        <w:rPr>
          <w:rFonts w:ascii="Baskerville Old Face" w:hAnsi="Baskerville Old Face"/>
          <w:sz w:val="24"/>
          <w:szCs w:val="24"/>
        </w:rPr>
        <w:t xml:space="preserve"> </w:t>
      </w:r>
      <w:r w:rsidR="00187664" w:rsidRPr="007357BC">
        <w:rPr>
          <w:rFonts w:ascii="Times New Roman" w:hAnsi="Times New Roman" w:cs="Times New Roman"/>
          <w:sz w:val="24"/>
          <w:szCs w:val="24"/>
        </w:rPr>
        <w:t>Сторон</w:t>
      </w:r>
      <w:r w:rsidR="00187664" w:rsidRPr="007357BC">
        <w:rPr>
          <w:rFonts w:ascii="Baskerville Old Face" w:hAnsi="Baskerville Old Face"/>
          <w:sz w:val="24"/>
          <w:szCs w:val="24"/>
        </w:rPr>
        <w:t xml:space="preserve"> </w:t>
      </w:r>
      <w:r w:rsidR="00187664" w:rsidRPr="007357BC">
        <w:rPr>
          <w:rFonts w:ascii="Times New Roman" w:hAnsi="Times New Roman" w:cs="Times New Roman"/>
          <w:sz w:val="24"/>
          <w:szCs w:val="24"/>
        </w:rPr>
        <w:t>не</w:t>
      </w:r>
      <w:r w:rsidR="00187664" w:rsidRPr="007357BC">
        <w:rPr>
          <w:rFonts w:ascii="Baskerville Old Face" w:hAnsi="Baskerville Old Face"/>
          <w:sz w:val="24"/>
          <w:szCs w:val="24"/>
        </w:rPr>
        <w:t xml:space="preserve"> </w:t>
      </w:r>
      <w:r w:rsidR="00187664" w:rsidRPr="007357BC">
        <w:rPr>
          <w:rFonts w:ascii="Times New Roman" w:hAnsi="Times New Roman" w:cs="Times New Roman"/>
          <w:sz w:val="24"/>
          <w:szCs w:val="24"/>
        </w:rPr>
        <w:t>вправе</w:t>
      </w:r>
      <w:r w:rsidR="00187664" w:rsidRPr="007357BC">
        <w:rPr>
          <w:rFonts w:ascii="Baskerville Old Face" w:hAnsi="Baskerville Old Face"/>
          <w:sz w:val="24"/>
          <w:szCs w:val="24"/>
        </w:rPr>
        <w:t xml:space="preserve"> </w:t>
      </w:r>
      <w:r w:rsidR="00187664" w:rsidRPr="007357BC">
        <w:rPr>
          <w:rFonts w:ascii="Times New Roman" w:hAnsi="Times New Roman" w:cs="Times New Roman"/>
          <w:sz w:val="24"/>
          <w:szCs w:val="24"/>
        </w:rPr>
        <w:t>уступить</w:t>
      </w:r>
      <w:r w:rsidR="00187664" w:rsidRPr="007357BC">
        <w:rPr>
          <w:rFonts w:ascii="Baskerville Old Face" w:hAnsi="Baskerville Old Face"/>
          <w:sz w:val="24"/>
          <w:szCs w:val="24"/>
        </w:rPr>
        <w:t xml:space="preserve"> </w:t>
      </w:r>
      <w:r w:rsidR="00187664" w:rsidRPr="007357BC">
        <w:rPr>
          <w:rFonts w:ascii="Times New Roman" w:hAnsi="Times New Roman" w:cs="Times New Roman"/>
          <w:sz w:val="24"/>
          <w:szCs w:val="24"/>
        </w:rPr>
        <w:t>право</w:t>
      </w:r>
      <w:r w:rsidR="00187664" w:rsidRPr="007357BC">
        <w:rPr>
          <w:rFonts w:ascii="Baskerville Old Face" w:hAnsi="Baskerville Old Face"/>
          <w:sz w:val="24"/>
          <w:szCs w:val="24"/>
        </w:rPr>
        <w:t xml:space="preserve"> (</w:t>
      </w:r>
      <w:r w:rsidR="00187664" w:rsidRPr="007357BC">
        <w:rPr>
          <w:rFonts w:ascii="Times New Roman" w:hAnsi="Times New Roman" w:cs="Times New Roman"/>
          <w:sz w:val="24"/>
          <w:szCs w:val="24"/>
        </w:rPr>
        <w:t>требование</w:t>
      </w:r>
      <w:r w:rsidR="00187664" w:rsidRPr="007357BC">
        <w:rPr>
          <w:rFonts w:ascii="Baskerville Old Face" w:hAnsi="Baskerville Old Face"/>
          <w:sz w:val="24"/>
          <w:szCs w:val="24"/>
        </w:rPr>
        <w:t xml:space="preserve">) </w:t>
      </w:r>
      <w:r w:rsidR="00187664" w:rsidRPr="007357BC">
        <w:rPr>
          <w:rFonts w:ascii="Times New Roman" w:hAnsi="Times New Roman" w:cs="Times New Roman"/>
          <w:sz w:val="24"/>
          <w:szCs w:val="24"/>
        </w:rPr>
        <w:t>по</w:t>
      </w:r>
      <w:r w:rsidR="00187664" w:rsidRPr="007357BC">
        <w:rPr>
          <w:rFonts w:ascii="Baskerville Old Face" w:hAnsi="Baskerville Old Face"/>
          <w:sz w:val="24"/>
          <w:szCs w:val="24"/>
        </w:rPr>
        <w:t xml:space="preserve"> </w:t>
      </w:r>
      <w:r w:rsidR="00187664" w:rsidRPr="007357BC">
        <w:rPr>
          <w:rFonts w:ascii="Times New Roman" w:hAnsi="Times New Roman" w:cs="Times New Roman"/>
          <w:sz w:val="24"/>
          <w:szCs w:val="24"/>
        </w:rPr>
        <w:t>настоящему</w:t>
      </w:r>
      <w:r w:rsidR="00187664" w:rsidRPr="007357BC">
        <w:rPr>
          <w:rFonts w:ascii="Baskerville Old Face" w:hAnsi="Baskerville Old Face"/>
          <w:sz w:val="24"/>
          <w:szCs w:val="24"/>
        </w:rPr>
        <w:t xml:space="preserve"> </w:t>
      </w:r>
      <w:r w:rsidR="00187664" w:rsidRPr="007357BC">
        <w:rPr>
          <w:rFonts w:ascii="Times New Roman" w:hAnsi="Times New Roman" w:cs="Times New Roman"/>
          <w:sz w:val="24"/>
          <w:szCs w:val="24"/>
        </w:rPr>
        <w:t>договору</w:t>
      </w:r>
      <w:r w:rsidR="00187664" w:rsidRPr="007357BC">
        <w:rPr>
          <w:rFonts w:ascii="Baskerville Old Face" w:hAnsi="Baskerville Old Face"/>
          <w:sz w:val="24"/>
          <w:szCs w:val="24"/>
        </w:rPr>
        <w:t xml:space="preserve"> </w:t>
      </w:r>
      <w:r w:rsidR="00187664" w:rsidRPr="007357BC">
        <w:rPr>
          <w:rFonts w:ascii="Times New Roman" w:hAnsi="Times New Roman" w:cs="Times New Roman"/>
          <w:sz w:val="24"/>
          <w:szCs w:val="24"/>
        </w:rPr>
        <w:t>третьим</w:t>
      </w:r>
      <w:r w:rsidR="00187664" w:rsidRPr="007357BC">
        <w:rPr>
          <w:rFonts w:ascii="Baskerville Old Face" w:hAnsi="Baskerville Old Face"/>
          <w:sz w:val="24"/>
          <w:szCs w:val="24"/>
        </w:rPr>
        <w:t xml:space="preserve"> </w:t>
      </w:r>
      <w:r w:rsidR="00187664" w:rsidRPr="007357BC">
        <w:rPr>
          <w:rFonts w:ascii="Times New Roman" w:hAnsi="Times New Roman" w:cs="Times New Roman"/>
          <w:sz w:val="24"/>
          <w:szCs w:val="24"/>
        </w:rPr>
        <w:t>лицам</w:t>
      </w:r>
      <w:r w:rsidR="00187664" w:rsidRPr="007357BC">
        <w:rPr>
          <w:rFonts w:ascii="Baskerville Old Face" w:hAnsi="Baskerville Old Face"/>
          <w:sz w:val="24"/>
          <w:szCs w:val="24"/>
        </w:rPr>
        <w:t xml:space="preserve"> </w:t>
      </w:r>
      <w:r w:rsidR="00187664" w:rsidRPr="007357BC">
        <w:rPr>
          <w:rFonts w:ascii="Times New Roman" w:hAnsi="Times New Roman" w:cs="Times New Roman"/>
          <w:sz w:val="24"/>
          <w:szCs w:val="24"/>
        </w:rPr>
        <w:t>без</w:t>
      </w:r>
      <w:r w:rsidR="00187664" w:rsidRPr="007357BC">
        <w:rPr>
          <w:rFonts w:ascii="Baskerville Old Face" w:hAnsi="Baskerville Old Face"/>
          <w:sz w:val="24"/>
          <w:szCs w:val="24"/>
        </w:rPr>
        <w:t xml:space="preserve"> </w:t>
      </w:r>
      <w:r w:rsidR="00187664" w:rsidRPr="007357BC">
        <w:rPr>
          <w:rFonts w:ascii="Times New Roman" w:hAnsi="Times New Roman" w:cs="Times New Roman"/>
          <w:sz w:val="24"/>
          <w:szCs w:val="24"/>
        </w:rPr>
        <w:t>согласия</w:t>
      </w:r>
      <w:r w:rsidR="00187664" w:rsidRPr="007357BC">
        <w:rPr>
          <w:rFonts w:ascii="Baskerville Old Face" w:hAnsi="Baskerville Old Face"/>
          <w:sz w:val="24"/>
          <w:szCs w:val="24"/>
        </w:rPr>
        <w:t xml:space="preserve"> </w:t>
      </w:r>
      <w:r w:rsidR="00187664" w:rsidRPr="007357BC">
        <w:rPr>
          <w:rFonts w:ascii="Times New Roman" w:hAnsi="Times New Roman" w:cs="Times New Roman"/>
          <w:sz w:val="24"/>
          <w:szCs w:val="24"/>
        </w:rPr>
        <w:t>другой</w:t>
      </w:r>
      <w:r w:rsidR="00187664" w:rsidRPr="007357BC">
        <w:rPr>
          <w:rFonts w:ascii="Baskerville Old Face" w:hAnsi="Baskerville Old Face"/>
          <w:sz w:val="24"/>
          <w:szCs w:val="24"/>
        </w:rPr>
        <w:t xml:space="preserve"> </w:t>
      </w:r>
      <w:r w:rsidR="00187664" w:rsidRPr="007357BC">
        <w:rPr>
          <w:rFonts w:ascii="Times New Roman" w:hAnsi="Times New Roman" w:cs="Times New Roman"/>
          <w:sz w:val="24"/>
          <w:szCs w:val="24"/>
        </w:rPr>
        <w:t>Стороны</w:t>
      </w:r>
      <w:r w:rsidR="00187664" w:rsidRPr="007357BC">
        <w:rPr>
          <w:rFonts w:ascii="Baskerville Old Face" w:hAnsi="Baskerville Old Face"/>
          <w:sz w:val="24"/>
          <w:szCs w:val="24"/>
        </w:rPr>
        <w:t>.</w:t>
      </w:r>
    </w:p>
    <w:p w14:paraId="6B2E2238" w14:textId="6597B2BB" w:rsidR="00187664" w:rsidRPr="00DB05B8" w:rsidRDefault="00A919E2" w:rsidP="00A919E2">
      <w:pPr>
        <w:pStyle w:val="ConsPlusNonformat"/>
        <w:widowControl/>
        <w:tabs>
          <w:tab w:val="left" w:pos="1276"/>
        </w:tabs>
        <w:jc w:val="both"/>
        <w:rPr>
          <w:rFonts w:ascii="Times New Roman" w:hAnsi="Times New Roman" w:cs="Times New Roman"/>
          <w:sz w:val="24"/>
          <w:szCs w:val="24"/>
        </w:rPr>
      </w:pPr>
      <w:r>
        <w:rPr>
          <w:rFonts w:ascii="Times New Roman" w:hAnsi="Times New Roman" w:cs="Times New Roman"/>
          <w:sz w:val="24"/>
          <w:szCs w:val="24"/>
        </w:rPr>
        <w:t xml:space="preserve">         14.</w:t>
      </w:r>
      <w:r w:rsidR="005F01F1">
        <w:rPr>
          <w:rFonts w:ascii="Times New Roman" w:hAnsi="Times New Roman" w:cs="Times New Roman"/>
          <w:sz w:val="24"/>
          <w:szCs w:val="24"/>
        </w:rPr>
        <w:t>7</w:t>
      </w:r>
      <w:r>
        <w:rPr>
          <w:rFonts w:ascii="Times New Roman" w:hAnsi="Times New Roman" w:cs="Times New Roman"/>
          <w:sz w:val="24"/>
          <w:szCs w:val="24"/>
        </w:rPr>
        <w:t>.</w:t>
      </w:r>
      <w:r w:rsidR="00187664" w:rsidRPr="00DB05B8">
        <w:rPr>
          <w:rFonts w:ascii="Times New Roman" w:hAnsi="Times New Roman" w:cs="Times New Roman"/>
          <w:sz w:val="24"/>
          <w:szCs w:val="24"/>
        </w:rPr>
        <w:t xml:space="preserve">Все приложения, поименованные  в настоящем Договоре, являются неотъемлемой его частью:  </w:t>
      </w:r>
    </w:p>
    <w:p w14:paraId="6B2E2239" w14:textId="77777777" w:rsidR="00187664" w:rsidRPr="00DB05B8" w:rsidRDefault="00187664" w:rsidP="00187664">
      <w:pPr>
        <w:pStyle w:val="ConsPlusNonformat"/>
        <w:widowControl/>
        <w:ind w:firstLine="720"/>
        <w:jc w:val="both"/>
        <w:rPr>
          <w:rFonts w:ascii="Times New Roman" w:hAnsi="Times New Roman" w:cs="Times New Roman"/>
          <w:sz w:val="24"/>
          <w:szCs w:val="24"/>
        </w:rPr>
      </w:pPr>
    </w:p>
    <w:p w14:paraId="6B2E223A" w14:textId="77777777" w:rsidR="00187664" w:rsidRPr="00DB05B8" w:rsidRDefault="00187664" w:rsidP="00187664">
      <w:pPr>
        <w:pStyle w:val="2"/>
        <w:rPr>
          <w:b/>
          <w:szCs w:val="24"/>
        </w:rPr>
      </w:pPr>
      <w:r w:rsidRPr="00DB05B8">
        <w:rPr>
          <w:b/>
          <w:szCs w:val="24"/>
        </w:rPr>
        <w:t>ПРИЛОЖЕНИЯ:</w:t>
      </w:r>
    </w:p>
    <w:p w14:paraId="6B2E223B" w14:textId="77777777" w:rsidR="00187664" w:rsidRPr="00DB05B8" w:rsidRDefault="00187664" w:rsidP="00187664">
      <w:pPr>
        <w:pStyle w:val="2"/>
        <w:numPr>
          <w:ilvl w:val="0"/>
          <w:numId w:val="17"/>
        </w:numPr>
        <w:ind w:left="0" w:firstLine="0"/>
        <w:jc w:val="both"/>
        <w:rPr>
          <w:szCs w:val="24"/>
        </w:rPr>
      </w:pPr>
      <w:r w:rsidRPr="00DB05B8">
        <w:rPr>
          <w:szCs w:val="24"/>
        </w:rPr>
        <w:t>Приложение № 1: Техническое задание.</w:t>
      </w:r>
    </w:p>
    <w:p w14:paraId="6B2E223C" w14:textId="738F7FEA" w:rsidR="00187664" w:rsidRPr="00DB05B8" w:rsidRDefault="00187664" w:rsidP="00187664">
      <w:pPr>
        <w:pStyle w:val="2"/>
        <w:numPr>
          <w:ilvl w:val="0"/>
          <w:numId w:val="17"/>
        </w:numPr>
        <w:ind w:left="0" w:firstLine="0"/>
        <w:jc w:val="both"/>
        <w:rPr>
          <w:i/>
          <w:szCs w:val="24"/>
        </w:rPr>
      </w:pPr>
      <w:r w:rsidRPr="00DB05B8">
        <w:rPr>
          <w:i/>
          <w:szCs w:val="24"/>
        </w:rPr>
        <w:t xml:space="preserve">Приложение № 2:  График </w:t>
      </w:r>
      <w:r w:rsidRPr="00DB05B8">
        <w:rPr>
          <w:i/>
          <w:szCs w:val="24"/>
          <w:lang w:val="ru-RU"/>
        </w:rPr>
        <w:t xml:space="preserve">выполнения </w:t>
      </w:r>
      <w:r w:rsidRPr="00DB05B8">
        <w:rPr>
          <w:i/>
          <w:szCs w:val="24"/>
        </w:rPr>
        <w:t xml:space="preserve"> работ</w:t>
      </w:r>
      <w:r w:rsidR="00F21AEE">
        <w:rPr>
          <w:i/>
          <w:szCs w:val="24"/>
          <w:lang w:val="ru-RU"/>
        </w:rPr>
        <w:t xml:space="preserve"> и поставки оборудования</w:t>
      </w:r>
      <w:r w:rsidRPr="00DB05B8">
        <w:rPr>
          <w:i/>
          <w:szCs w:val="24"/>
        </w:rPr>
        <w:t>.</w:t>
      </w:r>
    </w:p>
    <w:p w14:paraId="6B2E223D" w14:textId="77777777" w:rsidR="00187664" w:rsidRPr="00DB05B8" w:rsidRDefault="00187664" w:rsidP="00187664">
      <w:pPr>
        <w:pStyle w:val="2"/>
        <w:numPr>
          <w:ilvl w:val="0"/>
          <w:numId w:val="17"/>
        </w:numPr>
        <w:ind w:left="0" w:firstLine="0"/>
        <w:jc w:val="both"/>
        <w:rPr>
          <w:szCs w:val="24"/>
        </w:rPr>
      </w:pPr>
      <w:r w:rsidRPr="00DB05B8">
        <w:rPr>
          <w:szCs w:val="24"/>
        </w:rPr>
        <w:lastRenderedPageBreak/>
        <w:t>Приложение № 3:  Смета.</w:t>
      </w:r>
    </w:p>
    <w:p w14:paraId="6B2E223E" w14:textId="32758026" w:rsidR="00187664" w:rsidRPr="00DB05B8" w:rsidRDefault="00187664" w:rsidP="00187664">
      <w:pPr>
        <w:pStyle w:val="2"/>
        <w:numPr>
          <w:ilvl w:val="0"/>
          <w:numId w:val="17"/>
        </w:numPr>
        <w:ind w:left="0" w:firstLine="0"/>
        <w:jc w:val="both"/>
        <w:rPr>
          <w:i/>
          <w:szCs w:val="24"/>
        </w:rPr>
      </w:pPr>
      <w:r w:rsidRPr="00DB05B8">
        <w:rPr>
          <w:i/>
          <w:szCs w:val="24"/>
        </w:rPr>
        <w:t xml:space="preserve">Приложение № 4:  </w:t>
      </w:r>
      <w:r w:rsidR="00D05A65">
        <w:rPr>
          <w:i/>
          <w:szCs w:val="24"/>
          <w:lang w:val="ru-RU"/>
        </w:rPr>
        <w:t>Спецификация.</w:t>
      </w:r>
    </w:p>
    <w:p w14:paraId="6B2E223F" w14:textId="58765760" w:rsidR="00187664" w:rsidRPr="00DB05B8" w:rsidRDefault="00187664" w:rsidP="00187664">
      <w:pPr>
        <w:pStyle w:val="2"/>
        <w:numPr>
          <w:ilvl w:val="0"/>
          <w:numId w:val="17"/>
        </w:numPr>
        <w:ind w:left="0" w:firstLine="0"/>
        <w:jc w:val="both"/>
        <w:rPr>
          <w:i/>
          <w:szCs w:val="24"/>
        </w:rPr>
      </w:pPr>
      <w:r w:rsidRPr="00DB05B8">
        <w:rPr>
          <w:i/>
          <w:szCs w:val="24"/>
        </w:rPr>
        <w:t xml:space="preserve">Приложение № 5:  </w:t>
      </w:r>
      <w:r w:rsidR="00D05A65">
        <w:rPr>
          <w:i/>
          <w:szCs w:val="24"/>
          <w:lang w:val="ru-RU"/>
        </w:rPr>
        <w:t>Экологическая политика</w:t>
      </w:r>
      <w:r w:rsidRPr="00DB05B8">
        <w:rPr>
          <w:i/>
          <w:szCs w:val="24"/>
        </w:rPr>
        <w:t>.</w:t>
      </w:r>
    </w:p>
    <w:p w14:paraId="6B2E2240" w14:textId="531E35C6" w:rsidR="00187664" w:rsidRPr="00DB05B8" w:rsidRDefault="00187664" w:rsidP="00187664">
      <w:pPr>
        <w:pStyle w:val="2"/>
        <w:numPr>
          <w:ilvl w:val="0"/>
          <w:numId w:val="17"/>
        </w:numPr>
        <w:tabs>
          <w:tab w:val="left" w:pos="709"/>
        </w:tabs>
        <w:ind w:left="0" w:firstLine="0"/>
        <w:jc w:val="both"/>
        <w:rPr>
          <w:i/>
          <w:szCs w:val="24"/>
        </w:rPr>
      </w:pPr>
      <w:r w:rsidRPr="00DB05B8">
        <w:rPr>
          <w:i/>
          <w:szCs w:val="24"/>
        </w:rPr>
        <w:t xml:space="preserve">Приложение № 6: </w:t>
      </w:r>
      <w:r w:rsidR="00D05A65">
        <w:rPr>
          <w:i/>
          <w:szCs w:val="24"/>
          <w:lang w:val="ru-RU"/>
        </w:rPr>
        <w:t>Требования по охране труда, промышленной безопасности и охране окружающей среды.</w:t>
      </w:r>
    </w:p>
    <w:p w14:paraId="6B2E2241" w14:textId="6EBD0250" w:rsidR="00187664" w:rsidRPr="00DB05B8" w:rsidRDefault="00187664" w:rsidP="00187664">
      <w:pPr>
        <w:pStyle w:val="2"/>
        <w:numPr>
          <w:ilvl w:val="0"/>
          <w:numId w:val="17"/>
        </w:numPr>
        <w:tabs>
          <w:tab w:val="left" w:pos="709"/>
        </w:tabs>
        <w:ind w:left="0" w:firstLine="0"/>
        <w:jc w:val="both"/>
        <w:rPr>
          <w:i/>
          <w:szCs w:val="24"/>
        </w:rPr>
      </w:pPr>
      <w:r w:rsidRPr="00DB05B8">
        <w:rPr>
          <w:i/>
          <w:szCs w:val="24"/>
        </w:rPr>
        <w:t xml:space="preserve">Приложение № 7:  </w:t>
      </w:r>
      <w:r w:rsidR="00D05A65">
        <w:rPr>
          <w:i/>
          <w:szCs w:val="24"/>
          <w:lang w:val="ru-RU"/>
        </w:rPr>
        <w:t>Порядок проведения технического расследования аварий на Объектах Заказчика в течение гарантийного срока либо срока службы (эксплуатации) оборудования.</w:t>
      </w:r>
    </w:p>
    <w:p w14:paraId="6B2E2242" w14:textId="72905DA7" w:rsidR="00187664" w:rsidRPr="00DB05B8" w:rsidRDefault="00187664" w:rsidP="00187664">
      <w:pPr>
        <w:pStyle w:val="Heading70"/>
        <w:keepNext/>
        <w:keepLines/>
        <w:shd w:val="clear" w:color="auto" w:fill="auto"/>
        <w:tabs>
          <w:tab w:val="left" w:pos="709"/>
        </w:tabs>
        <w:spacing w:after="0" w:line="240" w:lineRule="auto"/>
        <w:ind w:right="700"/>
        <w:rPr>
          <w:rFonts w:ascii="Times New Roman" w:hAnsi="Times New Roman" w:cs="Times New Roman"/>
          <w:i/>
        </w:rPr>
      </w:pPr>
      <w:r w:rsidRPr="00DB05B8">
        <w:rPr>
          <w:rFonts w:ascii="Times New Roman" w:hAnsi="Times New Roman" w:cs="Times New Roman"/>
          <w:i/>
        </w:rPr>
        <w:t>8.</w:t>
      </w:r>
      <w:r w:rsidRPr="00DB05B8">
        <w:rPr>
          <w:rFonts w:ascii="Times New Roman" w:hAnsi="Times New Roman" w:cs="Times New Roman"/>
          <w:i/>
        </w:rPr>
        <w:tab/>
        <w:t xml:space="preserve"> Приложение № 8: </w:t>
      </w:r>
      <w:r w:rsidR="00D05A65">
        <w:rPr>
          <w:rFonts w:ascii="Times New Roman" w:hAnsi="Times New Roman" w:cs="Times New Roman"/>
          <w:i/>
        </w:rPr>
        <w:t>Форма Акта сдачи-приемки работ (этапа работ).</w:t>
      </w:r>
    </w:p>
    <w:p w14:paraId="3301FB73" w14:textId="13D8C4D9" w:rsidR="00D05A65" w:rsidRPr="00DB05B8" w:rsidRDefault="00187664" w:rsidP="00D05A65">
      <w:pPr>
        <w:keepNext/>
        <w:keepLines/>
        <w:tabs>
          <w:tab w:val="left" w:pos="709"/>
        </w:tabs>
        <w:ind w:right="20"/>
        <w:rPr>
          <w:sz w:val="24"/>
          <w:szCs w:val="24"/>
        </w:rPr>
      </w:pPr>
      <w:r w:rsidRPr="00DB05B8">
        <w:rPr>
          <w:i/>
          <w:sz w:val="24"/>
          <w:szCs w:val="24"/>
        </w:rPr>
        <w:t>9.</w:t>
      </w:r>
      <w:r w:rsidRPr="00DB05B8">
        <w:rPr>
          <w:i/>
          <w:sz w:val="24"/>
          <w:szCs w:val="24"/>
        </w:rPr>
        <w:tab/>
        <w:t xml:space="preserve">Приложение № 9:   </w:t>
      </w:r>
      <w:r w:rsidR="00D05A65" w:rsidRPr="00DB05B8">
        <w:rPr>
          <w:sz w:val="24"/>
          <w:szCs w:val="24"/>
        </w:rPr>
        <w:t>Форма «Сведения об изменении информации о цепочке собственников, включая  бенефициаров (в том числе конечных) _______</w:t>
      </w:r>
    </w:p>
    <w:p w14:paraId="6B2E2244" w14:textId="410E1A02" w:rsidR="00187664" w:rsidRPr="00DB05B8" w:rsidRDefault="00187664" w:rsidP="00187664">
      <w:pPr>
        <w:keepNext/>
        <w:keepLines/>
        <w:tabs>
          <w:tab w:val="left" w:pos="709"/>
        </w:tabs>
        <w:ind w:right="20"/>
        <w:rPr>
          <w:i/>
          <w:sz w:val="24"/>
          <w:szCs w:val="24"/>
        </w:rPr>
      </w:pPr>
      <w:r w:rsidRPr="00DB05B8">
        <w:rPr>
          <w:i/>
          <w:sz w:val="24"/>
          <w:szCs w:val="24"/>
        </w:rPr>
        <w:t xml:space="preserve">10. </w:t>
      </w:r>
      <w:r w:rsidRPr="00DB05B8">
        <w:rPr>
          <w:i/>
          <w:sz w:val="24"/>
          <w:szCs w:val="24"/>
        </w:rPr>
        <w:tab/>
        <w:t xml:space="preserve">Приложение № 10: </w:t>
      </w:r>
      <w:r w:rsidR="00D05A65" w:rsidRPr="00BD6D2F">
        <w:rPr>
          <w:sz w:val="24"/>
          <w:szCs w:val="24"/>
        </w:rPr>
        <w:t>Соглашение о предоставлении сведений.</w:t>
      </w:r>
    </w:p>
    <w:p w14:paraId="6B2E2247" w14:textId="70388A23" w:rsidR="00187664" w:rsidRPr="00DB05B8" w:rsidRDefault="00D05A65" w:rsidP="00D05A65">
      <w:pPr>
        <w:keepNext/>
        <w:keepLines/>
        <w:tabs>
          <w:tab w:val="left" w:pos="709"/>
        </w:tabs>
        <w:ind w:right="20"/>
        <w:rPr>
          <w:sz w:val="24"/>
          <w:szCs w:val="24"/>
        </w:rPr>
      </w:pPr>
      <w:r>
        <w:rPr>
          <w:i/>
          <w:sz w:val="24"/>
          <w:szCs w:val="24"/>
        </w:rPr>
        <w:t xml:space="preserve"> </w:t>
      </w:r>
    </w:p>
    <w:p w14:paraId="6B2E2249" w14:textId="59555F63" w:rsidR="00187664" w:rsidRPr="00DB05B8" w:rsidRDefault="00D26229" w:rsidP="00D26229">
      <w:pPr>
        <w:jc w:val="both"/>
        <w:rPr>
          <w:sz w:val="24"/>
          <w:szCs w:val="24"/>
        </w:rPr>
      </w:pPr>
      <w:r>
        <w:rPr>
          <w:sz w:val="24"/>
          <w:szCs w:val="24"/>
        </w:rPr>
        <w:t xml:space="preserve"> </w:t>
      </w:r>
    </w:p>
    <w:p w14:paraId="6B2E224A" w14:textId="77777777" w:rsidR="00187664" w:rsidRPr="00DB05B8" w:rsidRDefault="00187664" w:rsidP="00187664">
      <w:pPr>
        <w:ind w:firstLine="720"/>
        <w:jc w:val="center"/>
        <w:rPr>
          <w:b/>
          <w:sz w:val="24"/>
          <w:szCs w:val="24"/>
        </w:rPr>
      </w:pPr>
      <w:r w:rsidRPr="00DB05B8">
        <w:rPr>
          <w:b/>
          <w:sz w:val="24"/>
          <w:szCs w:val="24"/>
        </w:rPr>
        <w:t>15. РЕКВИЗИТЫ И АДРЕСА СТОРОН</w:t>
      </w:r>
    </w:p>
    <w:p w14:paraId="6B2E224B" w14:textId="77777777" w:rsidR="00187664" w:rsidRPr="00DB05B8" w:rsidRDefault="00187664" w:rsidP="00187664">
      <w:pPr>
        <w:ind w:firstLine="720"/>
        <w:jc w:val="center"/>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84"/>
        <w:gridCol w:w="5270"/>
      </w:tblGrid>
      <w:tr w:rsidR="00187664" w:rsidRPr="00DB05B8" w14:paraId="6B2E224E" w14:textId="77777777" w:rsidTr="00187664">
        <w:tc>
          <w:tcPr>
            <w:tcW w:w="5012" w:type="dxa"/>
            <w:tcBorders>
              <w:top w:val="single" w:sz="4" w:space="0" w:color="auto"/>
              <w:left w:val="single" w:sz="4" w:space="0" w:color="auto"/>
              <w:bottom w:val="single" w:sz="4" w:space="0" w:color="auto"/>
              <w:right w:val="single" w:sz="4" w:space="0" w:color="auto"/>
            </w:tcBorders>
            <w:hideMark/>
          </w:tcPr>
          <w:p w14:paraId="6B2E224C" w14:textId="77777777" w:rsidR="00187664" w:rsidRPr="00DB05B8" w:rsidRDefault="00187664">
            <w:pPr>
              <w:jc w:val="both"/>
              <w:rPr>
                <w:b/>
                <w:sz w:val="24"/>
                <w:szCs w:val="24"/>
              </w:rPr>
            </w:pPr>
            <w:r w:rsidRPr="00DB05B8">
              <w:rPr>
                <w:b/>
                <w:sz w:val="24"/>
                <w:szCs w:val="24"/>
              </w:rPr>
              <w:t xml:space="preserve">Заказчик: </w:t>
            </w:r>
          </w:p>
        </w:tc>
        <w:tc>
          <w:tcPr>
            <w:tcW w:w="5013" w:type="dxa"/>
            <w:tcBorders>
              <w:top w:val="single" w:sz="4" w:space="0" w:color="auto"/>
              <w:left w:val="single" w:sz="4" w:space="0" w:color="auto"/>
              <w:bottom w:val="single" w:sz="4" w:space="0" w:color="auto"/>
              <w:right w:val="single" w:sz="4" w:space="0" w:color="auto"/>
            </w:tcBorders>
            <w:hideMark/>
          </w:tcPr>
          <w:p w14:paraId="6B2E224D" w14:textId="77777777" w:rsidR="00187664" w:rsidRPr="00DB05B8" w:rsidRDefault="00187664">
            <w:pPr>
              <w:rPr>
                <w:b/>
                <w:sz w:val="24"/>
                <w:szCs w:val="24"/>
              </w:rPr>
            </w:pPr>
            <w:r w:rsidRPr="00DB05B8">
              <w:rPr>
                <w:b/>
                <w:sz w:val="24"/>
                <w:szCs w:val="24"/>
              </w:rPr>
              <w:t xml:space="preserve">Подрядчик: </w:t>
            </w:r>
          </w:p>
        </w:tc>
      </w:tr>
      <w:tr w:rsidR="00187664" w:rsidRPr="00DB05B8" w14:paraId="6B2E2267" w14:textId="77777777" w:rsidTr="00187664">
        <w:tc>
          <w:tcPr>
            <w:tcW w:w="5012" w:type="dxa"/>
            <w:tcBorders>
              <w:top w:val="single" w:sz="4" w:space="0" w:color="auto"/>
              <w:left w:val="single" w:sz="4" w:space="0" w:color="auto"/>
              <w:bottom w:val="single" w:sz="4" w:space="0" w:color="auto"/>
              <w:right w:val="single" w:sz="4" w:space="0" w:color="auto"/>
            </w:tcBorders>
            <w:hideMark/>
          </w:tcPr>
          <w:p w14:paraId="3940598A" w14:textId="77777777" w:rsidR="00A919E2" w:rsidRPr="00A919E2" w:rsidRDefault="00A919E2" w:rsidP="00A919E2">
            <w:pPr>
              <w:rPr>
                <w:sz w:val="24"/>
              </w:rPr>
            </w:pPr>
            <w:r w:rsidRPr="00A919E2">
              <w:rPr>
                <w:sz w:val="24"/>
              </w:rPr>
              <w:t xml:space="preserve">ОАО «Территориальная генерирующая компания №1», </w:t>
            </w:r>
          </w:p>
          <w:p w14:paraId="74B7D64D" w14:textId="77777777" w:rsidR="00A919E2" w:rsidRPr="00A919E2" w:rsidRDefault="00A919E2" w:rsidP="00A919E2">
            <w:pPr>
              <w:rPr>
                <w:sz w:val="24"/>
              </w:rPr>
            </w:pPr>
            <w:r w:rsidRPr="00A919E2">
              <w:rPr>
                <w:sz w:val="24"/>
              </w:rPr>
              <w:t>ИНН 7841312071, КПП780501001,ОГРН 1057810153400</w:t>
            </w:r>
          </w:p>
          <w:p w14:paraId="4BA539A3" w14:textId="77777777" w:rsidR="00A919E2" w:rsidRPr="00A919E2" w:rsidRDefault="00A919E2" w:rsidP="00A919E2">
            <w:pPr>
              <w:rPr>
                <w:sz w:val="24"/>
              </w:rPr>
            </w:pPr>
            <w:r w:rsidRPr="00A919E2">
              <w:rPr>
                <w:sz w:val="24"/>
              </w:rPr>
              <w:t xml:space="preserve">Юридический адрес: 198188, Российская Федерация, г. Санкт-Петербург, ул. Броневая, д. 6, Литера Б. </w:t>
            </w:r>
          </w:p>
          <w:p w14:paraId="1CA11130" w14:textId="77777777" w:rsidR="00A919E2" w:rsidRPr="00A919E2" w:rsidRDefault="00A919E2" w:rsidP="00A919E2">
            <w:pPr>
              <w:rPr>
                <w:sz w:val="24"/>
              </w:rPr>
            </w:pPr>
            <w:r w:rsidRPr="00A919E2">
              <w:rPr>
                <w:sz w:val="24"/>
              </w:rPr>
              <w:t>Почтовый адрес: 197198, Российская Федерация, г. Санкт-Петербург, БЦ «Арена Холл», пр. Добролюбова, 16, корп. 2, литера А,</w:t>
            </w:r>
          </w:p>
          <w:p w14:paraId="6A1D1249" w14:textId="77777777" w:rsidR="00A919E2" w:rsidRPr="00A919E2" w:rsidRDefault="00A919E2" w:rsidP="00A919E2">
            <w:pPr>
              <w:rPr>
                <w:sz w:val="24"/>
              </w:rPr>
            </w:pPr>
            <w:r w:rsidRPr="00A919E2">
              <w:rPr>
                <w:sz w:val="24"/>
              </w:rPr>
              <w:t xml:space="preserve">р/с 40702810309000000005 в ОАО «АБ «РОССИЯ», к/с 30101810800000000861, БИК 044030861, </w:t>
            </w:r>
          </w:p>
          <w:p w14:paraId="78536F08" w14:textId="77777777" w:rsidR="00A919E2" w:rsidRPr="00A919E2" w:rsidRDefault="00A919E2" w:rsidP="00A919E2">
            <w:pPr>
              <w:rPr>
                <w:sz w:val="24"/>
              </w:rPr>
            </w:pPr>
            <w:r w:rsidRPr="00A919E2">
              <w:rPr>
                <w:sz w:val="24"/>
              </w:rPr>
              <w:t xml:space="preserve">ОКПО  77441631, ОКВЭД   40.10.12 .                            </w:t>
            </w:r>
          </w:p>
          <w:p w14:paraId="33D7710E" w14:textId="77777777" w:rsidR="00A919E2" w:rsidRPr="00A919E2" w:rsidRDefault="00A919E2" w:rsidP="00A919E2">
            <w:pPr>
              <w:rPr>
                <w:sz w:val="24"/>
              </w:rPr>
            </w:pPr>
            <w:r w:rsidRPr="00A919E2">
              <w:rPr>
                <w:sz w:val="24"/>
              </w:rPr>
              <w:t xml:space="preserve">Филиал “Карельский” ОАО “ТГК-1”ИНН 7841312071 КПП 100102001 Адрес: </w:t>
            </w:r>
            <w:smartTag w:uri="urn:schemas-microsoft-com:office:smarttags" w:element="metricconverter">
              <w:smartTagPr>
                <w:attr w:name="ProductID" w:val="185035, г"/>
              </w:smartTagPr>
              <w:r w:rsidRPr="00A919E2">
                <w:rPr>
                  <w:sz w:val="24"/>
                </w:rPr>
                <w:t>185035, г</w:t>
              </w:r>
            </w:smartTag>
            <w:r w:rsidRPr="00A919E2">
              <w:rPr>
                <w:sz w:val="24"/>
              </w:rPr>
              <w:t>. Петрозаводск, ул. Кирова, 43.</w:t>
            </w:r>
          </w:p>
          <w:p w14:paraId="6B2E225A" w14:textId="61208FFA" w:rsidR="00187664" w:rsidRPr="00DB05B8" w:rsidRDefault="00187664">
            <w:pPr>
              <w:rPr>
                <w:sz w:val="24"/>
                <w:szCs w:val="24"/>
              </w:rPr>
            </w:pPr>
          </w:p>
        </w:tc>
        <w:tc>
          <w:tcPr>
            <w:tcW w:w="5013" w:type="dxa"/>
            <w:tcBorders>
              <w:top w:val="single" w:sz="4" w:space="0" w:color="auto"/>
              <w:left w:val="single" w:sz="4" w:space="0" w:color="auto"/>
              <w:bottom w:val="single" w:sz="4" w:space="0" w:color="auto"/>
              <w:right w:val="single" w:sz="4" w:space="0" w:color="auto"/>
            </w:tcBorders>
            <w:hideMark/>
          </w:tcPr>
          <w:p w14:paraId="6B2E225B" w14:textId="77777777" w:rsidR="00187664" w:rsidRPr="00DB05B8" w:rsidRDefault="00187664">
            <w:pPr>
              <w:rPr>
                <w:sz w:val="24"/>
                <w:szCs w:val="24"/>
              </w:rPr>
            </w:pPr>
            <w:r w:rsidRPr="00DB05B8">
              <w:rPr>
                <w:sz w:val="24"/>
                <w:szCs w:val="24"/>
              </w:rPr>
              <w:t>ОГРН _______________________</w:t>
            </w:r>
          </w:p>
          <w:p w14:paraId="6B2E225C" w14:textId="77777777" w:rsidR="00187664" w:rsidRPr="00DB05B8" w:rsidRDefault="00187664">
            <w:pPr>
              <w:rPr>
                <w:sz w:val="24"/>
                <w:szCs w:val="24"/>
              </w:rPr>
            </w:pPr>
            <w:r w:rsidRPr="00DB05B8">
              <w:rPr>
                <w:sz w:val="24"/>
                <w:szCs w:val="24"/>
              </w:rPr>
              <w:t>ИНН  _______________________</w:t>
            </w:r>
          </w:p>
          <w:p w14:paraId="6B2E225D" w14:textId="77777777" w:rsidR="00187664" w:rsidRPr="00DB05B8" w:rsidRDefault="00187664">
            <w:pPr>
              <w:rPr>
                <w:sz w:val="24"/>
                <w:szCs w:val="24"/>
              </w:rPr>
            </w:pPr>
            <w:r w:rsidRPr="00DB05B8">
              <w:rPr>
                <w:sz w:val="24"/>
                <w:szCs w:val="24"/>
              </w:rPr>
              <w:t>КПП  _______________________</w:t>
            </w:r>
          </w:p>
          <w:p w14:paraId="6B2E225E" w14:textId="77777777" w:rsidR="00187664" w:rsidRPr="00DB05B8" w:rsidRDefault="00187664">
            <w:pPr>
              <w:rPr>
                <w:sz w:val="24"/>
                <w:szCs w:val="24"/>
              </w:rPr>
            </w:pPr>
            <w:r w:rsidRPr="00DB05B8">
              <w:rPr>
                <w:sz w:val="24"/>
                <w:szCs w:val="24"/>
              </w:rPr>
              <w:t>Юридический адрес: ______________________</w:t>
            </w:r>
          </w:p>
          <w:p w14:paraId="6B2E225F" w14:textId="77777777" w:rsidR="00187664" w:rsidRPr="00DB05B8" w:rsidRDefault="00187664">
            <w:pPr>
              <w:rPr>
                <w:sz w:val="24"/>
                <w:szCs w:val="24"/>
              </w:rPr>
            </w:pPr>
            <w:r w:rsidRPr="00DB05B8">
              <w:rPr>
                <w:sz w:val="24"/>
                <w:szCs w:val="24"/>
              </w:rPr>
              <w:t>Фактический адрес: _______________________</w:t>
            </w:r>
          </w:p>
          <w:p w14:paraId="6B2E2260" w14:textId="77777777" w:rsidR="00187664" w:rsidRPr="00DB05B8" w:rsidRDefault="00187664">
            <w:pPr>
              <w:rPr>
                <w:sz w:val="24"/>
                <w:szCs w:val="24"/>
              </w:rPr>
            </w:pPr>
            <w:r w:rsidRPr="00DB05B8">
              <w:rPr>
                <w:sz w:val="24"/>
                <w:szCs w:val="24"/>
              </w:rPr>
              <w:t>Почтовый адрес:  ________________________</w:t>
            </w:r>
          </w:p>
          <w:p w14:paraId="6B2E2261" w14:textId="77777777" w:rsidR="00187664" w:rsidRPr="00DB05B8" w:rsidRDefault="00187664">
            <w:pPr>
              <w:rPr>
                <w:sz w:val="24"/>
                <w:szCs w:val="24"/>
              </w:rPr>
            </w:pPr>
            <w:r w:rsidRPr="00DB05B8">
              <w:rPr>
                <w:sz w:val="24"/>
                <w:szCs w:val="24"/>
              </w:rPr>
              <w:t>Р/сч  ___________________________________</w:t>
            </w:r>
          </w:p>
          <w:p w14:paraId="6B2E2262" w14:textId="77777777" w:rsidR="00187664" w:rsidRPr="00DB05B8" w:rsidRDefault="00187664">
            <w:pPr>
              <w:rPr>
                <w:sz w:val="24"/>
                <w:szCs w:val="24"/>
              </w:rPr>
            </w:pPr>
            <w:r w:rsidRPr="00DB05B8">
              <w:rPr>
                <w:sz w:val="24"/>
                <w:szCs w:val="24"/>
              </w:rPr>
              <w:t>в ______________________________________</w:t>
            </w:r>
          </w:p>
          <w:p w14:paraId="6B2E2263" w14:textId="77777777" w:rsidR="00187664" w:rsidRPr="00DB05B8" w:rsidRDefault="00187664">
            <w:pPr>
              <w:rPr>
                <w:sz w:val="24"/>
                <w:szCs w:val="24"/>
              </w:rPr>
            </w:pPr>
            <w:r w:rsidRPr="00DB05B8">
              <w:rPr>
                <w:sz w:val="24"/>
                <w:szCs w:val="24"/>
              </w:rPr>
              <w:t>К/сч ___________________________________</w:t>
            </w:r>
          </w:p>
          <w:p w14:paraId="6B2E2264" w14:textId="77777777" w:rsidR="00187664" w:rsidRPr="00DB05B8" w:rsidRDefault="00187664">
            <w:pPr>
              <w:rPr>
                <w:sz w:val="24"/>
                <w:szCs w:val="24"/>
              </w:rPr>
            </w:pPr>
            <w:r w:rsidRPr="00DB05B8">
              <w:rPr>
                <w:sz w:val="24"/>
                <w:szCs w:val="24"/>
              </w:rPr>
              <w:t>БИК ___________________________________</w:t>
            </w:r>
          </w:p>
          <w:p w14:paraId="6B2E2265" w14:textId="77777777" w:rsidR="00187664" w:rsidRPr="00DB05B8" w:rsidRDefault="00187664">
            <w:pPr>
              <w:rPr>
                <w:sz w:val="24"/>
                <w:szCs w:val="24"/>
              </w:rPr>
            </w:pPr>
            <w:r w:rsidRPr="00DB05B8">
              <w:rPr>
                <w:sz w:val="24"/>
                <w:szCs w:val="24"/>
              </w:rPr>
              <w:t>ОКПО __________________________________</w:t>
            </w:r>
          </w:p>
          <w:p w14:paraId="6B2E2266" w14:textId="77777777" w:rsidR="00187664" w:rsidRPr="00DB05B8" w:rsidRDefault="00187664">
            <w:pPr>
              <w:jc w:val="center"/>
              <w:rPr>
                <w:sz w:val="24"/>
                <w:szCs w:val="24"/>
              </w:rPr>
            </w:pPr>
            <w:r w:rsidRPr="00DB05B8">
              <w:rPr>
                <w:sz w:val="24"/>
                <w:szCs w:val="24"/>
              </w:rPr>
              <w:t>ОКОНХ___________________________________</w:t>
            </w:r>
          </w:p>
        </w:tc>
      </w:tr>
      <w:tr w:rsidR="00187664" w:rsidRPr="00DB05B8" w14:paraId="6B2E2269" w14:textId="77777777" w:rsidTr="00187664">
        <w:tc>
          <w:tcPr>
            <w:tcW w:w="10025" w:type="dxa"/>
            <w:gridSpan w:val="2"/>
            <w:tcBorders>
              <w:top w:val="single" w:sz="4" w:space="0" w:color="auto"/>
              <w:left w:val="single" w:sz="4" w:space="0" w:color="auto"/>
              <w:bottom w:val="single" w:sz="4" w:space="0" w:color="auto"/>
              <w:right w:val="single" w:sz="4" w:space="0" w:color="auto"/>
            </w:tcBorders>
            <w:hideMark/>
          </w:tcPr>
          <w:p w14:paraId="6B2E2268" w14:textId="77777777" w:rsidR="00187664" w:rsidRPr="00DB05B8" w:rsidRDefault="00187664">
            <w:pPr>
              <w:jc w:val="both"/>
              <w:rPr>
                <w:sz w:val="24"/>
                <w:szCs w:val="24"/>
              </w:rPr>
            </w:pPr>
            <w:r w:rsidRPr="00DB05B8">
              <w:rPr>
                <w:sz w:val="24"/>
                <w:szCs w:val="24"/>
              </w:rPr>
              <w:t>Обо всех изменениях данных, указанных в настоящем разделе, Стороны обязаны информировать друг друга письменно в трехдневный срок от даты изменения.</w:t>
            </w:r>
          </w:p>
        </w:tc>
      </w:tr>
    </w:tbl>
    <w:p w14:paraId="6B2E226A" w14:textId="77777777" w:rsidR="00187664" w:rsidRPr="00DB05B8" w:rsidRDefault="00187664" w:rsidP="00187664">
      <w:pPr>
        <w:jc w:val="both"/>
        <w:rPr>
          <w:sz w:val="24"/>
          <w:szCs w:val="24"/>
        </w:rPr>
      </w:pPr>
    </w:p>
    <w:p w14:paraId="6646B445" w14:textId="77777777" w:rsidR="00A919E2" w:rsidRDefault="00A919E2" w:rsidP="00187664">
      <w:pPr>
        <w:pStyle w:val="2"/>
        <w:jc w:val="center"/>
        <w:rPr>
          <w:b/>
          <w:szCs w:val="24"/>
          <w:lang w:val="ru-RU"/>
        </w:rPr>
      </w:pPr>
    </w:p>
    <w:p w14:paraId="6B2E226C" w14:textId="77777777" w:rsidR="00187664" w:rsidRPr="00DB05B8" w:rsidRDefault="00187664" w:rsidP="00187664">
      <w:pPr>
        <w:pStyle w:val="2"/>
        <w:jc w:val="center"/>
        <w:rPr>
          <w:b/>
          <w:szCs w:val="24"/>
        </w:rPr>
      </w:pPr>
      <w:r w:rsidRPr="00DB05B8">
        <w:rPr>
          <w:b/>
          <w:szCs w:val="24"/>
        </w:rPr>
        <w:t>1</w:t>
      </w:r>
      <w:r w:rsidRPr="00DB05B8">
        <w:rPr>
          <w:b/>
          <w:szCs w:val="24"/>
          <w:lang w:val="ru-RU"/>
        </w:rPr>
        <w:t>6</w:t>
      </w:r>
      <w:r w:rsidRPr="00DB05B8">
        <w:rPr>
          <w:b/>
          <w:szCs w:val="24"/>
        </w:rPr>
        <w:t>. ПОДПИСИ И ПЕЧАТИ СТОРОН</w:t>
      </w:r>
    </w:p>
    <w:p w14:paraId="6B2E226D" w14:textId="77777777" w:rsidR="00187664" w:rsidRPr="00DB05B8" w:rsidRDefault="00187664" w:rsidP="00187664">
      <w:pPr>
        <w:pStyle w:val="2"/>
        <w:rPr>
          <w:bCs/>
          <w:szCs w:val="24"/>
        </w:rPr>
      </w:pPr>
      <w:r w:rsidRPr="00DB05B8">
        <w:rPr>
          <w:bCs/>
          <w:szCs w:val="24"/>
          <w:u w:val="single"/>
        </w:rPr>
        <w:t>от ЗАКАЗЧИКА:</w:t>
      </w:r>
      <w:r w:rsidRPr="00DB05B8">
        <w:rPr>
          <w:bCs/>
          <w:szCs w:val="24"/>
        </w:rPr>
        <w:tab/>
      </w:r>
      <w:r w:rsidRPr="00DB05B8">
        <w:rPr>
          <w:bCs/>
          <w:szCs w:val="24"/>
        </w:rPr>
        <w:tab/>
      </w:r>
      <w:r w:rsidRPr="00DB05B8">
        <w:rPr>
          <w:bCs/>
          <w:szCs w:val="24"/>
        </w:rPr>
        <w:tab/>
      </w:r>
      <w:r w:rsidRPr="00DB05B8">
        <w:rPr>
          <w:bCs/>
          <w:szCs w:val="24"/>
        </w:rPr>
        <w:tab/>
      </w:r>
      <w:r w:rsidRPr="00DB05B8">
        <w:rPr>
          <w:bCs/>
          <w:szCs w:val="24"/>
        </w:rPr>
        <w:tab/>
      </w:r>
      <w:r w:rsidRPr="00DB05B8">
        <w:rPr>
          <w:bCs/>
          <w:szCs w:val="24"/>
        </w:rPr>
        <w:tab/>
      </w:r>
      <w:r w:rsidRPr="00DB05B8">
        <w:rPr>
          <w:bCs/>
          <w:szCs w:val="24"/>
        </w:rPr>
        <w:tab/>
      </w:r>
      <w:r w:rsidRPr="00DB05B8">
        <w:rPr>
          <w:bCs/>
          <w:szCs w:val="24"/>
          <w:u w:val="single"/>
        </w:rPr>
        <w:t>от ПОДРЯДЧИКА:</w:t>
      </w:r>
    </w:p>
    <w:p w14:paraId="6B2E226E" w14:textId="77777777" w:rsidR="00187664" w:rsidRPr="00DB05B8" w:rsidRDefault="00187664" w:rsidP="00187664">
      <w:pPr>
        <w:pStyle w:val="2"/>
        <w:rPr>
          <w:bCs/>
          <w:szCs w:val="24"/>
        </w:rPr>
      </w:pPr>
    </w:p>
    <w:p w14:paraId="2DEBFEC2" w14:textId="7DF90F18" w:rsidR="00A919E2" w:rsidRPr="00A919E2" w:rsidRDefault="00A919E2" w:rsidP="00A919E2">
      <w:pPr>
        <w:rPr>
          <w:sz w:val="24"/>
        </w:rPr>
      </w:pPr>
      <w:r w:rsidRPr="00A919E2">
        <w:rPr>
          <w:sz w:val="24"/>
        </w:rPr>
        <w:t xml:space="preserve">Заместитель генерального директора-                         </w:t>
      </w:r>
      <w:r>
        <w:rPr>
          <w:sz w:val="24"/>
        </w:rPr>
        <w:t xml:space="preserve"> </w:t>
      </w:r>
    </w:p>
    <w:p w14:paraId="51992D98" w14:textId="77777777" w:rsidR="00A919E2" w:rsidRPr="00A919E2" w:rsidRDefault="00A919E2" w:rsidP="00A919E2">
      <w:pPr>
        <w:rPr>
          <w:sz w:val="24"/>
        </w:rPr>
      </w:pPr>
      <w:r w:rsidRPr="00A919E2">
        <w:rPr>
          <w:sz w:val="24"/>
        </w:rPr>
        <w:t>директор филиала «Карельский» ОАО «ТГК-1»</w:t>
      </w:r>
    </w:p>
    <w:p w14:paraId="7C77073E" w14:textId="6055EF41" w:rsidR="00A919E2" w:rsidRPr="00A919E2" w:rsidRDefault="00A919E2" w:rsidP="00A919E2">
      <w:pPr>
        <w:rPr>
          <w:sz w:val="24"/>
        </w:rPr>
      </w:pPr>
      <w:r w:rsidRPr="00A919E2">
        <w:rPr>
          <w:sz w:val="24"/>
        </w:rPr>
        <w:t>______________________В.В. Белов</w:t>
      </w:r>
      <w:r w:rsidRPr="00A919E2">
        <w:rPr>
          <w:sz w:val="24"/>
        </w:rPr>
        <w:tab/>
        <w:t xml:space="preserve">                </w:t>
      </w:r>
      <w:r>
        <w:rPr>
          <w:sz w:val="24"/>
        </w:rPr>
        <w:t xml:space="preserve"> </w:t>
      </w:r>
    </w:p>
    <w:p w14:paraId="7D5DCC5B" w14:textId="77777777" w:rsidR="00A919E2" w:rsidRPr="00A919E2" w:rsidRDefault="00A919E2" w:rsidP="00A919E2">
      <w:pPr>
        <w:rPr>
          <w:sz w:val="24"/>
        </w:rPr>
      </w:pPr>
      <w:r w:rsidRPr="00A919E2">
        <w:rPr>
          <w:sz w:val="24"/>
        </w:rPr>
        <w:t xml:space="preserve">Главный бухгалтер </w:t>
      </w:r>
      <w:r w:rsidRPr="00A919E2">
        <w:rPr>
          <w:sz w:val="24"/>
        </w:rPr>
        <w:tab/>
      </w:r>
      <w:r w:rsidRPr="00A919E2">
        <w:rPr>
          <w:sz w:val="24"/>
        </w:rPr>
        <w:tab/>
      </w:r>
      <w:r w:rsidRPr="00A919E2">
        <w:rPr>
          <w:sz w:val="24"/>
        </w:rPr>
        <w:tab/>
      </w:r>
      <w:r w:rsidRPr="00A919E2">
        <w:rPr>
          <w:sz w:val="24"/>
        </w:rPr>
        <w:tab/>
      </w:r>
      <w:r w:rsidRPr="00A919E2">
        <w:rPr>
          <w:sz w:val="24"/>
        </w:rPr>
        <w:tab/>
      </w:r>
      <w:r w:rsidRPr="00A919E2">
        <w:rPr>
          <w:sz w:val="24"/>
        </w:rPr>
        <w:tab/>
      </w:r>
    </w:p>
    <w:p w14:paraId="1275C269" w14:textId="77777777" w:rsidR="00A919E2" w:rsidRPr="00A919E2" w:rsidRDefault="00A919E2" w:rsidP="00A919E2">
      <w:pPr>
        <w:rPr>
          <w:sz w:val="24"/>
        </w:rPr>
      </w:pPr>
      <w:r w:rsidRPr="00A919E2">
        <w:rPr>
          <w:sz w:val="24"/>
        </w:rPr>
        <w:t xml:space="preserve">__________________ Е.В. Герлиц                </w:t>
      </w:r>
      <w:r w:rsidRPr="00A919E2">
        <w:rPr>
          <w:sz w:val="24"/>
        </w:rPr>
        <w:tab/>
      </w:r>
      <w:r w:rsidRPr="00A919E2">
        <w:rPr>
          <w:sz w:val="24"/>
        </w:rPr>
        <w:tab/>
      </w:r>
    </w:p>
    <w:p w14:paraId="4AAFF9A8" w14:textId="77777777" w:rsidR="00A919E2" w:rsidRPr="00A919E2" w:rsidRDefault="00A919E2" w:rsidP="00A919E2">
      <w:pPr>
        <w:jc w:val="both"/>
        <w:rPr>
          <w:sz w:val="24"/>
        </w:rPr>
      </w:pPr>
      <w:r w:rsidRPr="00A919E2">
        <w:rPr>
          <w:sz w:val="24"/>
        </w:rPr>
        <w:t xml:space="preserve">Согласовано:  </w:t>
      </w:r>
    </w:p>
    <w:p w14:paraId="6B2E2270" w14:textId="37575FE2" w:rsidR="00187664" w:rsidRPr="00DB05B8" w:rsidRDefault="00A919E2" w:rsidP="00A919E2">
      <w:pPr>
        <w:jc w:val="both"/>
        <w:rPr>
          <w:sz w:val="24"/>
          <w:szCs w:val="24"/>
        </w:rPr>
      </w:pPr>
      <w:r w:rsidRPr="00A919E2">
        <w:rPr>
          <w:sz w:val="24"/>
        </w:rPr>
        <w:t>Директор КВГЭС________ М.Ю.Тельманова</w:t>
      </w:r>
      <w:r w:rsidR="00187664" w:rsidRPr="00DB05B8">
        <w:rPr>
          <w:sz w:val="24"/>
          <w:szCs w:val="24"/>
        </w:rPr>
        <w:tab/>
      </w:r>
      <w:r w:rsidR="00187664" w:rsidRPr="00DB05B8">
        <w:rPr>
          <w:sz w:val="24"/>
          <w:szCs w:val="24"/>
        </w:rPr>
        <w:tab/>
      </w:r>
      <w:r w:rsidR="00187664" w:rsidRPr="00DB05B8">
        <w:rPr>
          <w:sz w:val="24"/>
          <w:szCs w:val="24"/>
        </w:rPr>
        <w:tab/>
      </w:r>
      <w:r w:rsidR="00187664" w:rsidRPr="00DB05B8">
        <w:rPr>
          <w:sz w:val="24"/>
          <w:szCs w:val="24"/>
        </w:rPr>
        <w:tab/>
      </w:r>
      <w:r>
        <w:rPr>
          <w:sz w:val="24"/>
          <w:szCs w:val="24"/>
        </w:rPr>
        <w:t xml:space="preserve"> </w:t>
      </w:r>
    </w:p>
    <w:p w14:paraId="6B2E2271" w14:textId="77777777" w:rsidR="00BE512C" w:rsidRDefault="00BE512C" w:rsidP="000F1BFE">
      <w:pPr>
        <w:rPr>
          <w:sz w:val="24"/>
          <w:szCs w:val="24"/>
        </w:rPr>
      </w:pPr>
    </w:p>
    <w:p w14:paraId="6B2E2272" w14:textId="77777777" w:rsidR="00BD6D2F" w:rsidRDefault="00BD6D2F" w:rsidP="000F1BFE">
      <w:pPr>
        <w:rPr>
          <w:sz w:val="24"/>
          <w:szCs w:val="24"/>
        </w:rPr>
      </w:pPr>
    </w:p>
    <w:p w14:paraId="6B2E2273" w14:textId="77777777" w:rsidR="00BD6D2F" w:rsidRDefault="00BD6D2F" w:rsidP="000F1BFE">
      <w:pPr>
        <w:rPr>
          <w:sz w:val="24"/>
          <w:szCs w:val="24"/>
        </w:rPr>
      </w:pPr>
    </w:p>
    <w:p w14:paraId="6B2E2274" w14:textId="77777777" w:rsidR="00BD6D2F" w:rsidRDefault="00BD6D2F" w:rsidP="000F1BFE">
      <w:pPr>
        <w:rPr>
          <w:sz w:val="24"/>
          <w:szCs w:val="24"/>
        </w:rPr>
      </w:pPr>
    </w:p>
    <w:p w14:paraId="458F39C2" w14:textId="77777777" w:rsidR="00F21AEE" w:rsidRDefault="00F21AEE" w:rsidP="00BD6D2F">
      <w:pPr>
        <w:ind w:left="6420"/>
        <w:jc w:val="right"/>
        <w:rPr>
          <w:color w:val="000000"/>
          <w:sz w:val="24"/>
          <w:szCs w:val="24"/>
        </w:rPr>
      </w:pPr>
    </w:p>
    <w:p w14:paraId="22A7AB5C" w14:textId="77777777" w:rsidR="00F21AEE" w:rsidRDefault="00F21AEE" w:rsidP="00BD6D2F">
      <w:pPr>
        <w:ind w:left="6420"/>
        <w:jc w:val="right"/>
        <w:rPr>
          <w:color w:val="000000"/>
          <w:sz w:val="24"/>
          <w:szCs w:val="24"/>
        </w:rPr>
      </w:pPr>
    </w:p>
    <w:p w14:paraId="1565A0C5" w14:textId="77777777" w:rsidR="00F21AEE" w:rsidRDefault="00F21AEE" w:rsidP="00BD6D2F">
      <w:pPr>
        <w:ind w:left="6420"/>
        <w:jc w:val="right"/>
        <w:rPr>
          <w:color w:val="000000"/>
          <w:sz w:val="24"/>
          <w:szCs w:val="24"/>
        </w:rPr>
      </w:pPr>
    </w:p>
    <w:p w14:paraId="76D56FD1" w14:textId="77777777" w:rsidR="00F21AEE" w:rsidRDefault="00F21AEE" w:rsidP="00BD6D2F">
      <w:pPr>
        <w:ind w:left="6420"/>
        <w:jc w:val="right"/>
        <w:rPr>
          <w:color w:val="000000"/>
          <w:sz w:val="24"/>
          <w:szCs w:val="24"/>
        </w:rPr>
      </w:pPr>
    </w:p>
    <w:p w14:paraId="07B0A101" w14:textId="77777777" w:rsidR="005F01F1" w:rsidRDefault="005F01F1" w:rsidP="00BD6D2F">
      <w:pPr>
        <w:ind w:left="6420"/>
        <w:jc w:val="right"/>
        <w:rPr>
          <w:color w:val="000000"/>
          <w:sz w:val="24"/>
          <w:szCs w:val="24"/>
        </w:rPr>
      </w:pPr>
    </w:p>
    <w:p w14:paraId="1E1D5A83" w14:textId="77777777" w:rsidR="005F01F1" w:rsidRDefault="005F01F1" w:rsidP="00BD6D2F">
      <w:pPr>
        <w:ind w:left="6420"/>
        <w:jc w:val="right"/>
        <w:rPr>
          <w:color w:val="000000"/>
          <w:sz w:val="24"/>
          <w:szCs w:val="24"/>
        </w:rPr>
      </w:pPr>
    </w:p>
    <w:p w14:paraId="67262170" w14:textId="77777777" w:rsidR="005F01F1" w:rsidRDefault="005F01F1" w:rsidP="00BD6D2F">
      <w:pPr>
        <w:ind w:left="6420"/>
        <w:jc w:val="right"/>
        <w:rPr>
          <w:color w:val="000000"/>
          <w:sz w:val="24"/>
          <w:szCs w:val="24"/>
        </w:rPr>
      </w:pPr>
    </w:p>
    <w:p w14:paraId="3CDDBB53" w14:textId="77777777" w:rsidR="005F01F1" w:rsidRDefault="005F01F1" w:rsidP="00BD6D2F">
      <w:pPr>
        <w:ind w:left="6420"/>
        <w:jc w:val="right"/>
        <w:rPr>
          <w:color w:val="000000"/>
          <w:sz w:val="24"/>
          <w:szCs w:val="24"/>
        </w:rPr>
      </w:pPr>
    </w:p>
    <w:p w14:paraId="21683FBD" w14:textId="77777777" w:rsidR="005F01F1" w:rsidRDefault="005F01F1" w:rsidP="00BD6D2F">
      <w:pPr>
        <w:ind w:left="6420"/>
        <w:jc w:val="right"/>
        <w:rPr>
          <w:color w:val="000000"/>
          <w:sz w:val="24"/>
          <w:szCs w:val="24"/>
        </w:rPr>
      </w:pPr>
    </w:p>
    <w:p w14:paraId="3761EE4F" w14:textId="77777777" w:rsidR="005F01F1" w:rsidRDefault="005F01F1" w:rsidP="00BD6D2F">
      <w:pPr>
        <w:ind w:left="6420"/>
        <w:jc w:val="right"/>
        <w:rPr>
          <w:color w:val="000000"/>
          <w:sz w:val="24"/>
          <w:szCs w:val="24"/>
        </w:rPr>
      </w:pPr>
    </w:p>
    <w:p w14:paraId="43000C77" w14:textId="77777777" w:rsidR="005F01F1" w:rsidRDefault="005F01F1" w:rsidP="00BD6D2F">
      <w:pPr>
        <w:ind w:left="6420"/>
        <w:jc w:val="right"/>
        <w:rPr>
          <w:color w:val="000000"/>
          <w:sz w:val="24"/>
          <w:szCs w:val="24"/>
        </w:rPr>
      </w:pPr>
    </w:p>
    <w:p w14:paraId="73EAFACF" w14:textId="77777777" w:rsidR="005F01F1" w:rsidRDefault="005F01F1" w:rsidP="00BD6D2F">
      <w:pPr>
        <w:ind w:left="6420"/>
        <w:jc w:val="right"/>
        <w:rPr>
          <w:color w:val="000000"/>
          <w:sz w:val="24"/>
          <w:szCs w:val="24"/>
        </w:rPr>
      </w:pPr>
    </w:p>
    <w:p w14:paraId="18A4BF47" w14:textId="77777777" w:rsidR="005F01F1" w:rsidRDefault="005F01F1" w:rsidP="00BD6D2F">
      <w:pPr>
        <w:ind w:left="6420"/>
        <w:jc w:val="right"/>
        <w:rPr>
          <w:color w:val="000000"/>
          <w:sz w:val="24"/>
          <w:szCs w:val="24"/>
        </w:rPr>
      </w:pPr>
    </w:p>
    <w:p w14:paraId="034AC5D0" w14:textId="77777777" w:rsidR="005F01F1" w:rsidRDefault="005F01F1" w:rsidP="00BD6D2F">
      <w:pPr>
        <w:ind w:left="6420"/>
        <w:jc w:val="right"/>
        <w:rPr>
          <w:color w:val="000000"/>
          <w:sz w:val="24"/>
          <w:szCs w:val="24"/>
        </w:rPr>
      </w:pPr>
    </w:p>
    <w:p w14:paraId="669366D2" w14:textId="77777777" w:rsidR="005F01F1" w:rsidRDefault="005F01F1" w:rsidP="00BD6D2F">
      <w:pPr>
        <w:ind w:left="6420"/>
        <w:jc w:val="right"/>
        <w:rPr>
          <w:color w:val="000000"/>
          <w:sz w:val="24"/>
          <w:szCs w:val="24"/>
        </w:rPr>
      </w:pPr>
    </w:p>
    <w:p w14:paraId="3FDC7137" w14:textId="77777777" w:rsidR="005F01F1" w:rsidRDefault="005F01F1" w:rsidP="00BD6D2F">
      <w:pPr>
        <w:ind w:left="6420"/>
        <w:jc w:val="right"/>
        <w:rPr>
          <w:color w:val="000000"/>
          <w:sz w:val="24"/>
          <w:szCs w:val="24"/>
        </w:rPr>
      </w:pPr>
    </w:p>
    <w:p w14:paraId="06F01D2E" w14:textId="77777777" w:rsidR="005F01F1" w:rsidRDefault="005F01F1" w:rsidP="00BD6D2F">
      <w:pPr>
        <w:ind w:left="6420"/>
        <w:jc w:val="right"/>
        <w:rPr>
          <w:color w:val="000000"/>
          <w:sz w:val="24"/>
          <w:szCs w:val="24"/>
        </w:rPr>
      </w:pPr>
    </w:p>
    <w:p w14:paraId="449C2B27" w14:textId="77777777" w:rsidR="005F01F1" w:rsidRDefault="005F01F1" w:rsidP="00BD6D2F">
      <w:pPr>
        <w:ind w:left="6420"/>
        <w:jc w:val="right"/>
        <w:rPr>
          <w:color w:val="000000"/>
          <w:sz w:val="24"/>
          <w:szCs w:val="24"/>
        </w:rPr>
      </w:pPr>
    </w:p>
    <w:p w14:paraId="36304EE9" w14:textId="77777777" w:rsidR="005F01F1" w:rsidRDefault="005F01F1" w:rsidP="00BD6D2F">
      <w:pPr>
        <w:ind w:left="6420"/>
        <w:jc w:val="right"/>
        <w:rPr>
          <w:color w:val="000000"/>
          <w:sz w:val="24"/>
          <w:szCs w:val="24"/>
        </w:rPr>
      </w:pPr>
    </w:p>
    <w:p w14:paraId="4BBCA054" w14:textId="77777777" w:rsidR="00246683" w:rsidRDefault="00246683" w:rsidP="00BD6D2F">
      <w:pPr>
        <w:ind w:left="6420"/>
        <w:jc w:val="right"/>
        <w:rPr>
          <w:color w:val="000000"/>
          <w:sz w:val="24"/>
          <w:szCs w:val="24"/>
        </w:rPr>
      </w:pPr>
    </w:p>
    <w:p w14:paraId="1E5F8D5C" w14:textId="77777777" w:rsidR="00246683" w:rsidRDefault="00246683" w:rsidP="00BD6D2F">
      <w:pPr>
        <w:ind w:left="6420"/>
        <w:jc w:val="right"/>
        <w:rPr>
          <w:color w:val="000000"/>
          <w:sz w:val="24"/>
          <w:szCs w:val="24"/>
        </w:rPr>
      </w:pPr>
    </w:p>
    <w:p w14:paraId="4BC75715" w14:textId="77777777" w:rsidR="00607EFC" w:rsidRDefault="00607EFC" w:rsidP="00BD6D2F">
      <w:pPr>
        <w:ind w:left="6420"/>
        <w:jc w:val="right"/>
        <w:rPr>
          <w:color w:val="000000"/>
          <w:sz w:val="24"/>
          <w:szCs w:val="24"/>
        </w:rPr>
      </w:pPr>
    </w:p>
    <w:p w14:paraId="3964AAF4" w14:textId="77777777" w:rsidR="00607EFC" w:rsidRDefault="00607EFC" w:rsidP="00BD6D2F">
      <w:pPr>
        <w:ind w:left="6420"/>
        <w:jc w:val="right"/>
        <w:rPr>
          <w:color w:val="000000"/>
          <w:sz w:val="24"/>
          <w:szCs w:val="24"/>
        </w:rPr>
      </w:pPr>
    </w:p>
    <w:p w14:paraId="65FF22D0" w14:textId="77777777" w:rsidR="00607EFC" w:rsidRDefault="00607EFC" w:rsidP="00BD6D2F">
      <w:pPr>
        <w:ind w:left="6420"/>
        <w:jc w:val="right"/>
        <w:rPr>
          <w:color w:val="000000"/>
          <w:sz w:val="24"/>
          <w:szCs w:val="24"/>
        </w:rPr>
      </w:pPr>
    </w:p>
    <w:p w14:paraId="07E76D0B" w14:textId="77777777" w:rsidR="00607EFC" w:rsidRDefault="00607EFC" w:rsidP="00BD6D2F">
      <w:pPr>
        <w:ind w:left="6420"/>
        <w:jc w:val="right"/>
        <w:rPr>
          <w:color w:val="000000"/>
          <w:sz w:val="24"/>
          <w:szCs w:val="24"/>
        </w:rPr>
      </w:pPr>
    </w:p>
    <w:p w14:paraId="544EEC8D" w14:textId="77777777" w:rsidR="00607EFC" w:rsidRDefault="00607EFC" w:rsidP="00BD6D2F">
      <w:pPr>
        <w:ind w:left="6420"/>
        <w:jc w:val="right"/>
        <w:rPr>
          <w:color w:val="000000"/>
          <w:sz w:val="24"/>
          <w:szCs w:val="24"/>
        </w:rPr>
      </w:pPr>
    </w:p>
    <w:p w14:paraId="72D5C7D8" w14:textId="77777777" w:rsidR="00607EFC" w:rsidRDefault="00607EFC" w:rsidP="00BD6D2F">
      <w:pPr>
        <w:ind w:left="6420"/>
        <w:jc w:val="right"/>
        <w:rPr>
          <w:color w:val="000000"/>
          <w:sz w:val="24"/>
          <w:szCs w:val="24"/>
        </w:rPr>
      </w:pPr>
    </w:p>
    <w:p w14:paraId="0E609585" w14:textId="77777777" w:rsidR="00607EFC" w:rsidRDefault="00607EFC" w:rsidP="00BD6D2F">
      <w:pPr>
        <w:ind w:left="6420"/>
        <w:jc w:val="right"/>
        <w:rPr>
          <w:color w:val="000000"/>
          <w:sz w:val="24"/>
          <w:szCs w:val="24"/>
        </w:rPr>
      </w:pPr>
    </w:p>
    <w:p w14:paraId="2A54BFF2" w14:textId="77777777" w:rsidR="00607EFC" w:rsidRDefault="00607EFC" w:rsidP="00BD6D2F">
      <w:pPr>
        <w:ind w:left="6420"/>
        <w:jc w:val="right"/>
        <w:rPr>
          <w:color w:val="000000"/>
          <w:sz w:val="24"/>
          <w:szCs w:val="24"/>
        </w:rPr>
      </w:pPr>
    </w:p>
    <w:p w14:paraId="10547C56" w14:textId="77777777" w:rsidR="00607EFC" w:rsidRDefault="00607EFC" w:rsidP="00BD6D2F">
      <w:pPr>
        <w:ind w:left="6420"/>
        <w:jc w:val="right"/>
        <w:rPr>
          <w:color w:val="000000"/>
          <w:sz w:val="24"/>
          <w:szCs w:val="24"/>
        </w:rPr>
      </w:pPr>
    </w:p>
    <w:p w14:paraId="1432A56B" w14:textId="77777777" w:rsidR="00607EFC" w:rsidRDefault="00607EFC" w:rsidP="00BD6D2F">
      <w:pPr>
        <w:ind w:left="6420"/>
        <w:jc w:val="right"/>
        <w:rPr>
          <w:color w:val="000000"/>
          <w:sz w:val="24"/>
          <w:szCs w:val="24"/>
        </w:rPr>
      </w:pPr>
    </w:p>
    <w:p w14:paraId="7600B9DB" w14:textId="77777777" w:rsidR="00607EFC" w:rsidRDefault="00607EFC" w:rsidP="00BD6D2F">
      <w:pPr>
        <w:ind w:left="6420"/>
        <w:jc w:val="right"/>
        <w:rPr>
          <w:color w:val="000000"/>
          <w:sz w:val="24"/>
          <w:szCs w:val="24"/>
        </w:rPr>
      </w:pPr>
    </w:p>
    <w:p w14:paraId="14E70B69" w14:textId="77777777" w:rsidR="00607EFC" w:rsidRDefault="00607EFC" w:rsidP="00BD6D2F">
      <w:pPr>
        <w:ind w:left="6420"/>
        <w:jc w:val="right"/>
        <w:rPr>
          <w:color w:val="000000"/>
          <w:sz w:val="24"/>
          <w:szCs w:val="24"/>
        </w:rPr>
      </w:pPr>
    </w:p>
    <w:p w14:paraId="7EAD7091" w14:textId="77777777" w:rsidR="00607EFC" w:rsidRDefault="00607EFC" w:rsidP="00BD6D2F">
      <w:pPr>
        <w:ind w:left="6420"/>
        <w:jc w:val="right"/>
        <w:rPr>
          <w:color w:val="000000"/>
          <w:sz w:val="24"/>
          <w:szCs w:val="24"/>
        </w:rPr>
      </w:pPr>
    </w:p>
    <w:p w14:paraId="5EC45812" w14:textId="77777777" w:rsidR="00607EFC" w:rsidRDefault="00607EFC" w:rsidP="00BD6D2F">
      <w:pPr>
        <w:ind w:left="6420"/>
        <w:jc w:val="right"/>
        <w:rPr>
          <w:color w:val="000000"/>
          <w:sz w:val="24"/>
          <w:szCs w:val="24"/>
        </w:rPr>
      </w:pPr>
    </w:p>
    <w:p w14:paraId="4803A834" w14:textId="77777777" w:rsidR="00ED139B" w:rsidRDefault="00ED139B" w:rsidP="00BD6D2F">
      <w:pPr>
        <w:ind w:left="6420"/>
        <w:jc w:val="right"/>
        <w:rPr>
          <w:color w:val="000000"/>
          <w:sz w:val="24"/>
          <w:szCs w:val="24"/>
        </w:rPr>
      </w:pPr>
    </w:p>
    <w:p w14:paraId="71609096" w14:textId="77777777" w:rsidR="009906DF" w:rsidRDefault="009906DF" w:rsidP="00BD6D2F">
      <w:pPr>
        <w:ind w:left="6420"/>
        <w:jc w:val="right"/>
        <w:rPr>
          <w:color w:val="000000"/>
          <w:sz w:val="24"/>
          <w:szCs w:val="24"/>
        </w:rPr>
      </w:pPr>
    </w:p>
    <w:p w14:paraId="2097AED3" w14:textId="77777777" w:rsidR="009906DF" w:rsidRDefault="009906DF" w:rsidP="00BD6D2F">
      <w:pPr>
        <w:ind w:left="6420"/>
        <w:jc w:val="right"/>
        <w:rPr>
          <w:color w:val="000000"/>
          <w:sz w:val="24"/>
          <w:szCs w:val="24"/>
        </w:rPr>
      </w:pPr>
    </w:p>
    <w:p w14:paraId="761A9084" w14:textId="77777777" w:rsidR="009906DF" w:rsidRDefault="009906DF" w:rsidP="00BD6D2F">
      <w:pPr>
        <w:ind w:left="6420"/>
        <w:jc w:val="right"/>
        <w:rPr>
          <w:color w:val="000000"/>
          <w:sz w:val="24"/>
          <w:szCs w:val="24"/>
        </w:rPr>
      </w:pPr>
    </w:p>
    <w:p w14:paraId="74271D2C" w14:textId="77777777" w:rsidR="009906DF" w:rsidRDefault="009906DF" w:rsidP="00BD6D2F">
      <w:pPr>
        <w:ind w:left="6420"/>
        <w:jc w:val="right"/>
        <w:rPr>
          <w:color w:val="000000"/>
          <w:sz w:val="24"/>
          <w:szCs w:val="24"/>
        </w:rPr>
      </w:pPr>
    </w:p>
    <w:p w14:paraId="1B971F8A" w14:textId="77777777" w:rsidR="009906DF" w:rsidRDefault="009906DF" w:rsidP="00BD6D2F">
      <w:pPr>
        <w:ind w:left="6420"/>
        <w:jc w:val="right"/>
        <w:rPr>
          <w:color w:val="000000"/>
          <w:sz w:val="24"/>
          <w:szCs w:val="24"/>
        </w:rPr>
      </w:pPr>
    </w:p>
    <w:p w14:paraId="0FA1C308" w14:textId="77777777" w:rsidR="009906DF" w:rsidRDefault="009906DF" w:rsidP="00BD6D2F">
      <w:pPr>
        <w:ind w:left="6420"/>
        <w:jc w:val="right"/>
        <w:rPr>
          <w:color w:val="000000"/>
          <w:sz w:val="24"/>
          <w:szCs w:val="24"/>
        </w:rPr>
      </w:pPr>
    </w:p>
    <w:p w14:paraId="4BC3D1D6" w14:textId="77777777" w:rsidR="009906DF" w:rsidRDefault="009906DF" w:rsidP="00BD6D2F">
      <w:pPr>
        <w:ind w:left="6420"/>
        <w:jc w:val="right"/>
        <w:rPr>
          <w:color w:val="000000"/>
          <w:sz w:val="24"/>
          <w:szCs w:val="24"/>
        </w:rPr>
      </w:pPr>
    </w:p>
    <w:p w14:paraId="6B2E2275" w14:textId="3FE75446" w:rsidR="00BD6D2F" w:rsidRPr="00993D7F" w:rsidRDefault="00BD6D2F" w:rsidP="00BD6D2F">
      <w:pPr>
        <w:ind w:left="6420"/>
        <w:jc w:val="right"/>
        <w:rPr>
          <w:color w:val="000000"/>
          <w:sz w:val="24"/>
          <w:szCs w:val="24"/>
        </w:rPr>
      </w:pPr>
      <w:r w:rsidRPr="00BD6D2F">
        <w:rPr>
          <w:color w:val="000000"/>
          <w:sz w:val="24"/>
          <w:szCs w:val="24"/>
        </w:rPr>
        <w:t>Приложение № 1</w:t>
      </w:r>
      <w:r w:rsidR="00F21AEE">
        <w:rPr>
          <w:color w:val="000000"/>
          <w:sz w:val="24"/>
          <w:szCs w:val="24"/>
        </w:rPr>
        <w:t>0</w:t>
      </w:r>
    </w:p>
    <w:p w14:paraId="6B2E2276" w14:textId="77777777" w:rsidR="00BD6D2F" w:rsidRPr="00BD6D2F" w:rsidRDefault="00BD6D2F" w:rsidP="00BD6D2F">
      <w:pPr>
        <w:tabs>
          <w:tab w:val="left" w:leader="underscore" w:pos="8472"/>
        </w:tabs>
        <w:ind w:left="6420"/>
        <w:jc w:val="right"/>
        <w:rPr>
          <w:color w:val="000000"/>
          <w:sz w:val="24"/>
          <w:szCs w:val="24"/>
        </w:rPr>
      </w:pPr>
      <w:r w:rsidRPr="00BD6D2F">
        <w:rPr>
          <w:color w:val="000000"/>
          <w:sz w:val="24"/>
          <w:szCs w:val="24"/>
        </w:rPr>
        <w:t>к договору №</w:t>
      </w:r>
      <w:r w:rsidRPr="00BD6D2F">
        <w:rPr>
          <w:color w:val="000000"/>
          <w:sz w:val="24"/>
          <w:szCs w:val="24"/>
        </w:rPr>
        <w:tab/>
      </w:r>
    </w:p>
    <w:p w14:paraId="6B2E2277" w14:textId="7A59807A" w:rsidR="00BD6D2F" w:rsidRPr="00BD6D2F" w:rsidRDefault="00BD6D2F" w:rsidP="00BD6D2F">
      <w:pPr>
        <w:tabs>
          <w:tab w:val="left" w:leader="underscore" w:pos="7914"/>
        </w:tabs>
        <w:ind w:left="6420"/>
        <w:jc w:val="right"/>
        <w:rPr>
          <w:color w:val="000000"/>
          <w:sz w:val="24"/>
          <w:szCs w:val="24"/>
        </w:rPr>
      </w:pPr>
      <w:r w:rsidRPr="00BD6D2F">
        <w:rPr>
          <w:color w:val="000000"/>
          <w:sz w:val="24"/>
          <w:szCs w:val="24"/>
        </w:rPr>
        <w:t xml:space="preserve">от « ___» </w:t>
      </w:r>
      <w:r w:rsidRPr="00BD6D2F">
        <w:rPr>
          <w:color w:val="000000"/>
          <w:sz w:val="24"/>
          <w:szCs w:val="24"/>
        </w:rPr>
        <w:tab/>
        <w:t>20</w:t>
      </w:r>
      <w:r w:rsidR="00A919E2">
        <w:rPr>
          <w:color w:val="000000"/>
          <w:sz w:val="24"/>
          <w:szCs w:val="24"/>
        </w:rPr>
        <w:t>16</w:t>
      </w:r>
      <w:r w:rsidRPr="00BD6D2F">
        <w:rPr>
          <w:color w:val="000000"/>
          <w:sz w:val="24"/>
          <w:szCs w:val="24"/>
        </w:rPr>
        <w:t xml:space="preserve"> г.</w:t>
      </w:r>
    </w:p>
    <w:p w14:paraId="6B2E2278" w14:textId="77777777" w:rsidR="00BD6D2F" w:rsidRDefault="00BD6D2F" w:rsidP="00BD6D2F">
      <w:pPr>
        <w:pStyle w:val="Bodytext50"/>
        <w:shd w:val="clear" w:color="auto" w:fill="auto"/>
        <w:tabs>
          <w:tab w:val="left" w:pos="5577"/>
        </w:tabs>
        <w:spacing w:before="0" w:line="240" w:lineRule="auto"/>
        <w:ind w:left="40"/>
        <w:jc w:val="left"/>
        <w:rPr>
          <w:rFonts w:ascii="Times New Roman" w:hAnsi="Times New Roman"/>
          <w:color w:val="000000"/>
          <w:sz w:val="22"/>
          <w:szCs w:val="22"/>
        </w:rPr>
      </w:pPr>
    </w:p>
    <w:p w14:paraId="6B2E2279" w14:textId="77777777" w:rsidR="00BD6D2F" w:rsidRDefault="00BD6D2F" w:rsidP="00BD6D2F">
      <w:pPr>
        <w:pStyle w:val="Bodytext50"/>
        <w:shd w:val="clear" w:color="auto" w:fill="auto"/>
        <w:tabs>
          <w:tab w:val="left" w:pos="5577"/>
        </w:tabs>
        <w:spacing w:before="0" w:line="240" w:lineRule="auto"/>
        <w:ind w:left="40"/>
        <w:jc w:val="left"/>
        <w:rPr>
          <w:rFonts w:ascii="Times New Roman" w:hAnsi="Times New Roman"/>
          <w:color w:val="000000"/>
          <w:sz w:val="22"/>
          <w:szCs w:val="22"/>
        </w:rPr>
      </w:pPr>
    </w:p>
    <w:p w14:paraId="6B2E227A" w14:textId="77777777" w:rsidR="00BD6D2F" w:rsidRDefault="00BD6D2F" w:rsidP="00BD6D2F">
      <w:pPr>
        <w:pStyle w:val="Bodytext50"/>
        <w:shd w:val="clear" w:color="auto" w:fill="auto"/>
        <w:tabs>
          <w:tab w:val="left" w:pos="5577"/>
        </w:tabs>
        <w:spacing w:before="0" w:line="240" w:lineRule="auto"/>
        <w:ind w:left="40"/>
        <w:jc w:val="left"/>
        <w:rPr>
          <w:rFonts w:ascii="Times New Roman" w:hAnsi="Times New Roman"/>
          <w:color w:val="000000"/>
          <w:sz w:val="22"/>
          <w:szCs w:val="22"/>
        </w:rPr>
      </w:pPr>
    </w:p>
    <w:p w14:paraId="6B2E227B" w14:textId="77777777" w:rsidR="00BD6D2F" w:rsidRDefault="00BD6D2F" w:rsidP="00BD6D2F">
      <w:pPr>
        <w:pStyle w:val="Bodytext50"/>
        <w:shd w:val="clear" w:color="auto" w:fill="auto"/>
        <w:tabs>
          <w:tab w:val="left" w:pos="5577"/>
        </w:tabs>
        <w:spacing w:before="0" w:line="240" w:lineRule="auto"/>
        <w:ind w:left="40"/>
        <w:jc w:val="left"/>
        <w:rPr>
          <w:rFonts w:ascii="Times New Roman" w:hAnsi="Times New Roman"/>
          <w:color w:val="000000"/>
          <w:sz w:val="22"/>
          <w:szCs w:val="22"/>
        </w:rPr>
      </w:pPr>
    </w:p>
    <w:p w14:paraId="6B2E227C" w14:textId="77777777" w:rsidR="00BD6D2F" w:rsidRDefault="00BD6D2F" w:rsidP="00BD6D2F">
      <w:pPr>
        <w:pStyle w:val="Barcode0"/>
        <w:shd w:val="clear" w:color="auto" w:fill="auto"/>
        <w:tabs>
          <w:tab w:val="left" w:pos="284"/>
          <w:tab w:val="left" w:leader="underscore" w:pos="413"/>
          <w:tab w:val="left" w:leader="underscore" w:pos="7805"/>
        </w:tabs>
        <w:ind w:right="60"/>
        <w:jc w:val="center"/>
        <w:rPr>
          <w:rFonts w:ascii="Calibri" w:hAnsi="Calibri"/>
          <w:sz w:val="24"/>
          <w:szCs w:val="24"/>
        </w:rPr>
      </w:pPr>
      <w:r>
        <w:rPr>
          <w:sz w:val="24"/>
          <w:szCs w:val="24"/>
        </w:rPr>
        <w:t>Соглашение о предоставлении сведений</w:t>
      </w:r>
    </w:p>
    <w:p w14:paraId="6B2E227D" w14:textId="150F2A1C" w:rsidR="00BD6D2F" w:rsidRDefault="00BD6D2F" w:rsidP="00BD6D2F">
      <w:pPr>
        <w:pStyle w:val="Barcode0"/>
        <w:shd w:val="clear" w:color="auto" w:fill="auto"/>
        <w:tabs>
          <w:tab w:val="left" w:pos="2843"/>
        </w:tabs>
        <w:ind w:right="60"/>
        <w:jc w:val="both"/>
        <w:rPr>
          <w:sz w:val="24"/>
          <w:szCs w:val="24"/>
        </w:rPr>
      </w:pPr>
      <w:r>
        <w:rPr>
          <w:sz w:val="24"/>
          <w:szCs w:val="24"/>
        </w:rPr>
        <w:t xml:space="preserve">                                к договору № _________/__________от «____»_________201</w:t>
      </w:r>
      <w:r w:rsidR="00A919E2">
        <w:rPr>
          <w:sz w:val="24"/>
          <w:szCs w:val="24"/>
        </w:rPr>
        <w:t>6</w:t>
      </w:r>
      <w:r>
        <w:rPr>
          <w:sz w:val="24"/>
          <w:szCs w:val="24"/>
        </w:rPr>
        <w:t>г.</w:t>
      </w:r>
    </w:p>
    <w:p w14:paraId="6B2E227E" w14:textId="77777777" w:rsidR="00BD6D2F" w:rsidRDefault="00BD6D2F" w:rsidP="00BD6D2F">
      <w:pPr>
        <w:pStyle w:val="Barcode0"/>
        <w:shd w:val="clear" w:color="auto" w:fill="auto"/>
        <w:tabs>
          <w:tab w:val="left" w:pos="284"/>
          <w:tab w:val="left" w:leader="underscore" w:pos="413"/>
          <w:tab w:val="left" w:leader="underscore" w:pos="7805"/>
        </w:tabs>
        <w:ind w:right="60"/>
        <w:jc w:val="both"/>
        <w:rPr>
          <w:sz w:val="24"/>
          <w:szCs w:val="24"/>
        </w:rPr>
      </w:pPr>
    </w:p>
    <w:p w14:paraId="6B2E227F" w14:textId="47365818" w:rsidR="00BD6D2F" w:rsidRDefault="00BD6D2F" w:rsidP="00BD6D2F">
      <w:pPr>
        <w:pStyle w:val="Barcode0"/>
        <w:shd w:val="clear" w:color="auto" w:fill="auto"/>
        <w:tabs>
          <w:tab w:val="left" w:pos="284"/>
          <w:tab w:val="left" w:leader="underscore" w:pos="413"/>
          <w:tab w:val="left" w:pos="7063"/>
        </w:tabs>
        <w:ind w:right="60"/>
        <w:jc w:val="both"/>
        <w:rPr>
          <w:sz w:val="24"/>
          <w:szCs w:val="24"/>
        </w:rPr>
      </w:pPr>
      <w:r>
        <w:rPr>
          <w:i/>
          <w:sz w:val="24"/>
          <w:szCs w:val="24"/>
        </w:rPr>
        <w:t xml:space="preserve">г. </w:t>
      </w:r>
      <w:r w:rsidR="00A919E2">
        <w:rPr>
          <w:i/>
          <w:sz w:val="24"/>
          <w:szCs w:val="24"/>
        </w:rPr>
        <w:t>Петрозаводск</w:t>
      </w:r>
      <w:r>
        <w:rPr>
          <w:i/>
          <w:sz w:val="24"/>
          <w:szCs w:val="24"/>
        </w:rPr>
        <w:t xml:space="preserve">                                                                              </w:t>
      </w:r>
      <w:r>
        <w:rPr>
          <w:sz w:val="24"/>
          <w:szCs w:val="24"/>
        </w:rPr>
        <w:t>«___» __________201</w:t>
      </w:r>
      <w:r w:rsidR="00A919E2">
        <w:rPr>
          <w:sz w:val="24"/>
          <w:szCs w:val="24"/>
        </w:rPr>
        <w:t>6</w:t>
      </w:r>
      <w:r>
        <w:rPr>
          <w:sz w:val="24"/>
          <w:szCs w:val="24"/>
        </w:rPr>
        <w:t>г.</w:t>
      </w:r>
    </w:p>
    <w:p w14:paraId="6B2E2280" w14:textId="77777777" w:rsidR="00BD6D2F" w:rsidRDefault="00BD6D2F" w:rsidP="00BD6D2F">
      <w:pPr>
        <w:pStyle w:val="Barcode0"/>
        <w:shd w:val="clear" w:color="auto" w:fill="auto"/>
        <w:tabs>
          <w:tab w:val="left" w:pos="284"/>
          <w:tab w:val="left" w:leader="underscore" w:pos="413"/>
          <w:tab w:val="left" w:leader="underscore" w:pos="7805"/>
        </w:tabs>
        <w:ind w:right="60"/>
        <w:jc w:val="both"/>
        <w:rPr>
          <w:sz w:val="24"/>
          <w:szCs w:val="24"/>
        </w:rPr>
      </w:pPr>
    </w:p>
    <w:p w14:paraId="6B2E2281" w14:textId="77777777" w:rsidR="00BD6D2F" w:rsidRDefault="00BD6D2F" w:rsidP="00BD6D2F">
      <w:pPr>
        <w:pStyle w:val="Barcode0"/>
        <w:shd w:val="clear" w:color="auto" w:fill="auto"/>
        <w:tabs>
          <w:tab w:val="left" w:pos="284"/>
          <w:tab w:val="left" w:leader="underscore" w:pos="413"/>
          <w:tab w:val="left" w:leader="underscore" w:pos="7805"/>
        </w:tabs>
        <w:ind w:right="60"/>
        <w:jc w:val="both"/>
        <w:rPr>
          <w:rStyle w:val="Barcode"/>
          <w:color w:val="000000"/>
        </w:rPr>
      </w:pPr>
    </w:p>
    <w:p w14:paraId="6B2E2282" w14:textId="39E97881" w:rsidR="00BD6D2F" w:rsidRDefault="00BD6D2F" w:rsidP="00BD6D2F">
      <w:pPr>
        <w:pStyle w:val="Barcode0"/>
        <w:shd w:val="clear" w:color="auto" w:fill="auto"/>
        <w:tabs>
          <w:tab w:val="left" w:pos="284"/>
          <w:tab w:val="left" w:leader="underscore" w:pos="413"/>
          <w:tab w:val="left" w:leader="underscore" w:pos="7805"/>
        </w:tabs>
        <w:ind w:right="60"/>
        <w:jc w:val="both"/>
        <w:rPr>
          <w:rStyle w:val="Barcode"/>
          <w:color w:val="000000"/>
          <w:sz w:val="24"/>
          <w:szCs w:val="24"/>
        </w:rPr>
      </w:pPr>
      <w:r>
        <w:rPr>
          <w:rStyle w:val="Barcode"/>
          <w:color w:val="000000"/>
          <w:sz w:val="24"/>
          <w:szCs w:val="24"/>
        </w:rPr>
        <w:tab/>
        <w:t xml:space="preserve">       Подрядчик в течение 15 дней с момента получения запроса представляет Заказчику документы, подтверждающие размер расходов, понесенных П</w:t>
      </w:r>
      <w:r w:rsidR="00A919E2">
        <w:rPr>
          <w:rStyle w:val="Barcode"/>
          <w:color w:val="000000"/>
          <w:sz w:val="24"/>
          <w:szCs w:val="24"/>
        </w:rPr>
        <w:t>одрядчиком при выполнении Работ</w:t>
      </w:r>
      <w:r>
        <w:rPr>
          <w:rStyle w:val="Barcode"/>
          <w:color w:val="000000"/>
          <w:sz w:val="24"/>
          <w:szCs w:val="24"/>
        </w:rPr>
        <w:t>, по усмотрению Заказчика.</w:t>
      </w:r>
    </w:p>
    <w:p w14:paraId="6B2E2283" w14:textId="77777777" w:rsidR="00BD6D2F" w:rsidRDefault="00BD6D2F" w:rsidP="00BD6D2F">
      <w:pPr>
        <w:pStyle w:val="Barcode0"/>
        <w:shd w:val="clear" w:color="auto" w:fill="auto"/>
        <w:tabs>
          <w:tab w:val="left" w:pos="284"/>
        </w:tabs>
        <w:ind w:right="60" w:firstLine="426"/>
        <w:jc w:val="both"/>
        <w:rPr>
          <w:rStyle w:val="Barcode"/>
          <w:color w:val="000000"/>
          <w:sz w:val="24"/>
          <w:szCs w:val="24"/>
        </w:rPr>
      </w:pPr>
      <w:r>
        <w:rPr>
          <w:rStyle w:val="Barcode"/>
          <w:color w:val="000000"/>
          <w:sz w:val="24"/>
          <w:szCs w:val="24"/>
        </w:rPr>
        <w:tab/>
        <w:t xml:space="preserve">За несвоевременное представление документов Подрядчик уплачивает Заказчику штраф 0,01% от суммы неподтвержденных расходов за каждый день просрочки. </w:t>
      </w:r>
    </w:p>
    <w:p w14:paraId="6B2E2284" w14:textId="6DC847AF" w:rsidR="00BD6D2F" w:rsidRDefault="00BD6D2F" w:rsidP="00BD6D2F">
      <w:pPr>
        <w:pStyle w:val="Barcode0"/>
        <w:tabs>
          <w:tab w:val="left" w:pos="284"/>
        </w:tabs>
        <w:ind w:right="60"/>
        <w:jc w:val="both"/>
      </w:pPr>
      <w:r>
        <w:rPr>
          <w:rStyle w:val="Barcode"/>
          <w:sz w:val="24"/>
          <w:szCs w:val="24"/>
        </w:rPr>
        <w:tab/>
      </w:r>
      <w:r>
        <w:rPr>
          <w:rStyle w:val="Barcode"/>
          <w:sz w:val="24"/>
          <w:szCs w:val="24"/>
        </w:rPr>
        <w:tab/>
      </w:r>
      <w:r>
        <w:rPr>
          <w:sz w:val="24"/>
          <w:szCs w:val="24"/>
          <w:shd w:val="clear" w:color="auto" w:fill="FFFFFF"/>
        </w:rPr>
        <w:t>Подрядчик выража</w:t>
      </w:r>
      <w:r w:rsidR="009255A0">
        <w:rPr>
          <w:sz w:val="24"/>
          <w:szCs w:val="24"/>
          <w:shd w:val="clear" w:color="auto" w:fill="FFFFFF"/>
        </w:rPr>
        <w:t>ет свое согласие на передачу в П</w:t>
      </w:r>
      <w:r>
        <w:rPr>
          <w:sz w:val="24"/>
          <w:szCs w:val="24"/>
          <w:shd w:val="clear" w:color="auto" w:fill="FFFFFF"/>
        </w:rPr>
        <w:t xml:space="preserve">АО «Газпром» документов, подтверждающих размер понесенных расходов. </w:t>
      </w:r>
    </w:p>
    <w:p w14:paraId="6B2E2285" w14:textId="699FA72E" w:rsidR="00BD6D2F" w:rsidRDefault="00BD6D2F" w:rsidP="00BD6D2F">
      <w:pPr>
        <w:pStyle w:val="Barcode0"/>
        <w:tabs>
          <w:tab w:val="left" w:pos="284"/>
        </w:tabs>
        <w:ind w:right="60"/>
        <w:jc w:val="both"/>
        <w:rPr>
          <w:sz w:val="24"/>
          <w:szCs w:val="24"/>
          <w:shd w:val="clear" w:color="auto" w:fill="FFFFFF"/>
        </w:rPr>
      </w:pPr>
      <w:r>
        <w:rPr>
          <w:sz w:val="24"/>
          <w:szCs w:val="24"/>
          <w:shd w:val="clear" w:color="auto" w:fill="FFFFFF"/>
        </w:rPr>
        <w:tab/>
      </w:r>
      <w:r>
        <w:rPr>
          <w:sz w:val="24"/>
          <w:szCs w:val="24"/>
          <w:shd w:val="clear" w:color="auto" w:fill="FFFFFF"/>
        </w:rPr>
        <w:tab/>
        <w:t>Подрядчик обязуется внести вышеизложенные условия во все договоры, заключаемые им в целях выполнения настоящего договора с иными контрагентами (субподрядчики и т.д.) по всей цепочке хозяйственных отношений до непосредственных исполнителей.</w:t>
      </w:r>
    </w:p>
    <w:p w14:paraId="6B2E2286" w14:textId="77777777" w:rsidR="00BD6D2F" w:rsidRDefault="00BD6D2F" w:rsidP="00BD6D2F">
      <w:pPr>
        <w:tabs>
          <w:tab w:val="left" w:pos="567"/>
          <w:tab w:val="left" w:pos="851"/>
        </w:tabs>
        <w:ind w:left="1134"/>
        <w:jc w:val="both"/>
        <w:rPr>
          <w:szCs w:val="24"/>
        </w:rPr>
      </w:pPr>
    </w:p>
    <w:p w14:paraId="6B2E2287" w14:textId="77777777" w:rsidR="00BD6D2F" w:rsidRDefault="00BD6D2F" w:rsidP="00BD6D2F">
      <w:pPr>
        <w:tabs>
          <w:tab w:val="left" w:pos="567"/>
          <w:tab w:val="left" w:pos="851"/>
        </w:tabs>
        <w:jc w:val="both"/>
        <w:rPr>
          <w:szCs w:val="24"/>
        </w:rPr>
      </w:pPr>
    </w:p>
    <w:p w14:paraId="6B2E2288" w14:textId="77777777" w:rsidR="00BD6D2F" w:rsidRDefault="00BD6D2F" w:rsidP="00BD6D2F">
      <w:pPr>
        <w:tabs>
          <w:tab w:val="left" w:pos="567"/>
          <w:tab w:val="left" w:pos="851"/>
        </w:tabs>
        <w:jc w:val="both"/>
        <w:rPr>
          <w:szCs w:val="24"/>
        </w:rPr>
      </w:pPr>
    </w:p>
    <w:p w14:paraId="6B2E2289" w14:textId="77777777" w:rsidR="00BD6D2F" w:rsidRDefault="00BD6D2F" w:rsidP="00BD6D2F">
      <w:pPr>
        <w:tabs>
          <w:tab w:val="left" w:pos="567"/>
          <w:tab w:val="left" w:pos="851"/>
        </w:tabs>
        <w:jc w:val="both"/>
        <w:rPr>
          <w:szCs w:val="24"/>
        </w:rPr>
      </w:pPr>
    </w:p>
    <w:p w14:paraId="2BD9A311" w14:textId="2F0ABDDF" w:rsidR="00A919E2" w:rsidRDefault="00BD6D2F" w:rsidP="00A919E2">
      <w:pPr>
        <w:rPr>
          <w:rStyle w:val="Barcode"/>
          <w:color w:val="000000"/>
          <w:sz w:val="24"/>
          <w:szCs w:val="24"/>
        </w:rPr>
      </w:pPr>
      <w:r w:rsidRPr="00BD6D2F">
        <w:rPr>
          <w:sz w:val="24"/>
          <w:szCs w:val="24"/>
        </w:rPr>
        <w:t xml:space="preserve">  </w:t>
      </w:r>
      <w:r w:rsidRPr="00BD6D2F">
        <w:rPr>
          <w:rStyle w:val="Barcode"/>
          <w:color w:val="000000"/>
          <w:sz w:val="24"/>
          <w:szCs w:val="24"/>
        </w:rPr>
        <w:t xml:space="preserve">Подрядчик _____________      </w:t>
      </w:r>
      <w:r w:rsidR="00A919E2">
        <w:rPr>
          <w:rStyle w:val="Barcode"/>
          <w:color w:val="000000"/>
          <w:sz w:val="24"/>
          <w:szCs w:val="24"/>
        </w:rPr>
        <w:t xml:space="preserve">                        </w:t>
      </w:r>
      <w:r w:rsidRPr="00BD6D2F">
        <w:rPr>
          <w:rStyle w:val="Barcode"/>
          <w:color w:val="000000"/>
          <w:sz w:val="24"/>
          <w:szCs w:val="24"/>
        </w:rPr>
        <w:t>Заказчик</w:t>
      </w:r>
      <w:r w:rsidR="00A919E2">
        <w:rPr>
          <w:rStyle w:val="Barcode"/>
          <w:color w:val="000000"/>
          <w:sz w:val="24"/>
          <w:szCs w:val="24"/>
        </w:rPr>
        <w:t>:</w:t>
      </w:r>
    </w:p>
    <w:p w14:paraId="57FAEFF6" w14:textId="4A22E7A2" w:rsidR="00A919E2" w:rsidRPr="00A919E2" w:rsidRDefault="00A919E2" w:rsidP="00A919E2">
      <w:pPr>
        <w:rPr>
          <w:sz w:val="24"/>
        </w:rPr>
      </w:pPr>
      <w:r>
        <w:rPr>
          <w:rStyle w:val="Barcode"/>
          <w:color w:val="000000"/>
          <w:sz w:val="24"/>
          <w:szCs w:val="24"/>
        </w:rPr>
        <w:t xml:space="preserve">                                                                             </w:t>
      </w:r>
      <w:r w:rsidR="00BD6D2F" w:rsidRPr="00BD6D2F">
        <w:rPr>
          <w:rStyle w:val="Barcode"/>
          <w:color w:val="000000"/>
          <w:sz w:val="24"/>
          <w:szCs w:val="24"/>
        </w:rPr>
        <w:t xml:space="preserve"> </w:t>
      </w:r>
      <w:r w:rsidRPr="00A919E2">
        <w:rPr>
          <w:sz w:val="24"/>
        </w:rPr>
        <w:t xml:space="preserve">Заместитель генерального директора-                         </w:t>
      </w:r>
      <w:r>
        <w:rPr>
          <w:sz w:val="24"/>
        </w:rPr>
        <w:t xml:space="preserve"> </w:t>
      </w:r>
    </w:p>
    <w:p w14:paraId="50D490B9" w14:textId="381D009A" w:rsidR="00A919E2" w:rsidRPr="00A919E2" w:rsidRDefault="00A919E2" w:rsidP="00A919E2">
      <w:pPr>
        <w:ind w:left="4248"/>
        <w:rPr>
          <w:sz w:val="24"/>
        </w:rPr>
      </w:pPr>
      <w:r>
        <w:rPr>
          <w:sz w:val="24"/>
        </w:rPr>
        <w:t xml:space="preserve">       </w:t>
      </w:r>
      <w:r w:rsidRPr="00A919E2">
        <w:rPr>
          <w:sz w:val="24"/>
        </w:rPr>
        <w:t>директор филиала «Карельский» ОАО «ТГК-1»</w:t>
      </w:r>
    </w:p>
    <w:p w14:paraId="05C0F9AE" w14:textId="4BACEA1D" w:rsidR="00A919E2" w:rsidRPr="00A919E2" w:rsidRDefault="00A919E2" w:rsidP="00A919E2">
      <w:pPr>
        <w:rPr>
          <w:sz w:val="24"/>
        </w:rPr>
      </w:pPr>
      <w:r>
        <w:rPr>
          <w:sz w:val="24"/>
        </w:rPr>
        <w:t xml:space="preserve">                                                                              </w:t>
      </w:r>
      <w:r w:rsidRPr="00A919E2">
        <w:rPr>
          <w:sz w:val="24"/>
        </w:rPr>
        <w:t>______________________В.В. Белов</w:t>
      </w:r>
      <w:r w:rsidRPr="00A919E2">
        <w:rPr>
          <w:sz w:val="24"/>
        </w:rPr>
        <w:tab/>
        <w:t xml:space="preserve">                </w:t>
      </w:r>
      <w:r>
        <w:rPr>
          <w:sz w:val="24"/>
        </w:rPr>
        <w:t xml:space="preserve"> </w:t>
      </w:r>
    </w:p>
    <w:p w14:paraId="57372DF9" w14:textId="439E3007" w:rsidR="00A919E2" w:rsidRPr="00A919E2" w:rsidRDefault="00A919E2" w:rsidP="00A919E2">
      <w:pPr>
        <w:rPr>
          <w:sz w:val="24"/>
        </w:rPr>
      </w:pPr>
      <w:r>
        <w:rPr>
          <w:sz w:val="24"/>
        </w:rPr>
        <w:t xml:space="preserve">                                                                              </w:t>
      </w:r>
      <w:r w:rsidRPr="00A919E2">
        <w:rPr>
          <w:sz w:val="24"/>
        </w:rPr>
        <w:t xml:space="preserve">Главный бухгалтер </w:t>
      </w:r>
      <w:r w:rsidRPr="00A919E2">
        <w:rPr>
          <w:sz w:val="24"/>
        </w:rPr>
        <w:tab/>
      </w:r>
      <w:r w:rsidRPr="00A919E2">
        <w:rPr>
          <w:sz w:val="24"/>
        </w:rPr>
        <w:tab/>
      </w:r>
      <w:r w:rsidRPr="00A919E2">
        <w:rPr>
          <w:sz w:val="24"/>
        </w:rPr>
        <w:tab/>
      </w:r>
      <w:r w:rsidRPr="00A919E2">
        <w:rPr>
          <w:sz w:val="24"/>
        </w:rPr>
        <w:tab/>
      </w:r>
      <w:r w:rsidRPr="00A919E2">
        <w:rPr>
          <w:sz w:val="24"/>
        </w:rPr>
        <w:tab/>
      </w:r>
      <w:r w:rsidRPr="00A919E2">
        <w:rPr>
          <w:sz w:val="24"/>
        </w:rPr>
        <w:tab/>
      </w:r>
    </w:p>
    <w:p w14:paraId="7AEB9846" w14:textId="26A5600D" w:rsidR="00A919E2" w:rsidRPr="00A919E2" w:rsidRDefault="00A919E2" w:rsidP="00A919E2">
      <w:pPr>
        <w:rPr>
          <w:sz w:val="24"/>
        </w:rPr>
      </w:pPr>
      <w:r>
        <w:rPr>
          <w:sz w:val="24"/>
        </w:rPr>
        <w:t xml:space="preserve">                                                                              </w:t>
      </w:r>
      <w:r w:rsidRPr="00A919E2">
        <w:rPr>
          <w:sz w:val="24"/>
        </w:rPr>
        <w:t xml:space="preserve">__________________ Е.В. Герлиц                </w:t>
      </w:r>
      <w:r w:rsidRPr="00A919E2">
        <w:rPr>
          <w:sz w:val="24"/>
        </w:rPr>
        <w:tab/>
      </w:r>
      <w:r w:rsidRPr="00A919E2">
        <w:rPr>
          <w:sz w:val="24"/>
        </w:rPr>
        <w:tab/>
      </w:r>
    </w:p>
    <w:p w14:paraId="3B3DA812" w14:textId="31628E97" w:rsidR="00A919E2" w:rsidRPr="00A919E2" w:rsidRDefault="00A919E2" w:rsidP="00A919E2">
      <w:pPr>
        <w:jc w:val="both"/>
        <w:rPr>
          <w:sz w:val="24"/>
        </w:rPr>
      </w:pPr>
      <w:r>
        <w:rPr>
          <w:sz w:val="24"/>
        </w:rPr>
        <w:t xml:space="preserve">                                                                             </w:t>
      </w:r>
      <w:r w:rsidRPr="00A919E2">
        <w:rPr>
          <w:sz w:val="24"/>
        </w:rPr>
        <w:t xml:space="preserve">Согласовано:  </w:t>
      </w:r>
    </w:p>
    <w:p w14:paraId="6B2E228A" w14:textId="75DB415D" w:rsidR="00BD6D2F" w:rsidRPr="00BD6D2F" w:rsidRDefault="00A919E2" w:rsidP="00A919E2">
      <w:pPr>
        <w:tabs>
          <w:tab w:val="left" w:pos="567"/>
          <w:tab w:val="left" w:pos="851"/>
        </w:tabs>
        <w:jc w:val="both"/>
        <w:rPr>
          <w:sz w:val="24"/>
          <w:szCs w:val="24"/>
        </w:rPr>
      </w:pPr>
      <w:r>
        <w:rPr>
          <w:sz w:val="24"/>
        </w:rPr>
        <w:t xml:space="preserve">                                                                           </w:t>
      </w:r>
      <w:r w:rsidR="006F1ACF">
        <w:rPr>
          <w:sz w:val="24"/>
        </w:rPr>
        <w:t xml:space="preserve"> </w:t>
      </w:r>
      <w:r>
        <w:rPr>
          <w:sz w:val="24"/>
        </w:rPr>
        <w:t xml:space="preserve"> </w:t>
      </w:r>
      <w:r w:rsidRPr="00A919E2">
        <w:rPr>
          <w:sz w:val="24"/>
        </w:rPr>
        <w:t>Директор КВГЭС________ М.Ю.Тельманова</w:t>
      </w:r>
    </w:p>
    <w:p w14:paraId="6B2E228B" w14:textId="77777777" w:rsidR="00BD6D2F" w:rsidRDefault="00BD6D2F" w:rsidP="00BD6D2F">
      <w:pPr>
        <w:rPr>
          <w:szCs w:val="24"/>
        </w:rPr>
      </w:pPr>
    </w:p>
    <w:p w14:paraId="6B2E228C" w14:textId="77777777" w:rsidR="00BD6D2F" w:rsidRDefault="00BD6D2F" w:rsidP="00BD6D2F">
      <w:pPr>
        <w:rPr>
          <w:szCs w:val="24"/>
        </w:rPr>
      </w:pPr>
    </w:p>
    <w:p w14:paraId="6B2E228D" w14:textId="77777777" w:rsidR="00BD6D2F" w:rsidRDefault="00BD6D2F" w:rsidP="00BD6D2F">
      <w:pPr>
        <w:rPr>
          <w:szCs w:val="24"/>
        </w:rPr>
      </w:pPr>
    </w:p>
    <w:p w14:paraId="6B2E228E" w14:textId="77777777" w:rsidR="00BD6D2F" w:rsidRDefault="00BD6D2F" w:rsidP="00BD6D2F">
      <w:pPr>
        <w:rPr>
          <w:szCs w:val="24"/>
        </w:rPr>
      </w:pPr>
    </w:p>
    <w:p w14:paraId="6B2E228F" w14:textId="77777777" w:rsidR="00BD6D2F" w:rsidRDefault="00BD6D2F" w:rsidP="00BD6D2F">
      <w:pPr>
        <w:rPr>
          <w:szCs w:val="24"/>
        </w:rPr>
      </w:pPr>
    </w:p>
    <w:p w14:paraId="6B2E2290" w14:textId="77777777" w:rsidR="00BD6D2F" w:rsidRPr="00877703" w:rsidRDefault="00BD6D2F" w:rsidP="00BD6D2F">
      <w:pPr>
        <w:rPr>
          <w:szCs w:val="24"/>
        </w:rPr>
      </w:pPr>
    </w:p>
    <w:p w14:paraId="6B2E2291" w14:textId="77777777" w:rsidR="00BD6D2F" w:rsidRDefault="00BD6D2F" w:rsidP="000F1BFE">
      <w:pPr>
        <w:rPr>
          <w:sz w:val="24"/>
          <w:szCs w:val="24"/>
        </w:rPr>
      </w:pPr>
    </w:p>
    <w:p w14:paraId="6B2E2292" w14:textId="77777777" w:rsidR="00BD6D2F" w:rsidRPr="00DB05B8" w:rsidRDefault="00BD6D2F" w:rsidP="000F1BFE">
      <w:pPr>
        <w:rPr>
          <w:sz w:val="24"/>
          <w:szCs w:val="24"/>
        </w:rPr>
      </w:pPr>
    </w:p>
    <w:sectPr w:rsidR="00BD6D2F" w:rsidRPr="00DB05B8" w:rsidSect="00187664">
      <w:footerReference w:type="default" r:id="rId17"/>
      <w:pgSz w:w="11906" w:h="16838"/>
      <w:pgMar w:top="851" w:right="1134" w:bottom="1134" w:left="1134" w:header="709" w:footer="5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0115D46" w14:textId="77777777" w:rsidR="007D4356" w:rsidRDefault="007D4356" w:rsidP="00DA3BF5">
      <w:r>
        <w:separator/>
      </w:r>
    </w:p>
  </w:endnote>
  <w:endnote w:type="continuationSeparator" w:id="0">
    <w:p w14:paraId="5AC41460" w14:textId="77777777" w:rsidR="007D4356" w:rsidRDefault="007D4356" w:rsidP="00DA3B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Baskerville Old Face">
    <w:panose1 w:val="02020602080505020303"/>
    <w:charset w:val="00"/>
    <w:family w:val="roman"/>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06236187"/>
      <w:docPartObj>
        <w:docPartGallery w:val="Page Numbers (Bottom of Page)"/>
        <w:docPartUnique/>
      </w:docPartObj>
    </w:sdtPr>
    <w:sdtEndPr/>
    <w:sdtContent>
      <w:p w14:paraId="6B2E2297" w14:textId="77777777" w:rsidR="007D7276" w:rsidRDefault="007D7276" w:rsidP="00BB1F92">
        <w:pPr>
          <w:pStyle w:val="a5"/>
        </w:pPr>
        <w:r>
          <w:rPr>
            <w:b/>
            <w:i/>
            <w:sz w:val="20"/>
            <w:szCs w:val="20"/>
          </w:rPr>
          <w:t>Нет</w:t>
        </w:r>
        <w:r w:rsidRPr="00C21888">
          <w:rPr>
            <w:b/>
            <w:i/>
            <w:sz w:val="20"/>
            <w:szCs w:val="20"/>
          </w:rPr>
          <w:t>иповой договор</w:t>
        </w:r>
        <w:r>
          <w:rPr>
            <w:i/>
            <w:sz w:val="20"/>
            <w:szCs w:val="20"/>
          </w:rPr>
          <w:t xml:space="preserve"> </w:t>
        </w:r>
        <w:r>
          <w:rPr>
            <w:i/>
            <w:sz w:val="20"/>
            <w:szCs w:val="20"/>
            <w:lang w:val="en-US"/>
          </w:rPr>
          <w:t xml:space="preserve">                                                                                                                                                                        </w:t>
        </w:r>
        <w:r>
          <w:fldChar w:fldCharType="begin"/>
        </w:r>
        <w:r>
          <w:instrText>PAGE   \* MERGEFORMAT</w:instrText>
        </w:r>
        <w:r>
          <w:fldChar w:fldCharType="separate"/>
        </w:r>
        <w:r w:rsidR="00F851BD">
          <w:rPr>
            <w:noProof/>
          </w:rPr>
          <w:t>1</w:t>
        </w:r>
        <w:r>
          <w:fldChar w:fldCharType="end"/>
        </w:r>
      </w:p>
    </w:sdtContent>
  </w:sdt>
  <w:p w14:paraId="6B2E2298" w14:textId="77777777" w:rsidR="007D7276" w:rsidRDefault="007D7276" w:rsidP="00BB1F92">
    <w:pPr>
      <w:pStyle w:val="a5"/>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AB4E90A" w14:textId="77777777" w:rsidR="007D4356" w:rsidRDefault="007D4356" w:rsidP="00DA3BF5">
      <w:r>
        <w:separator/>
      </w:r>
    </w:p>
  </w:footnote>
  <w:footnote w:type="continuationSeparator" w:id="0">
    <w:p w14:paraId="441BE5C5" w14:textId="77777777" w:rsidR="007D4356" w:rsidRDefault="007D4356" w:rsidP="00DA3BF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C65A46"/>
    <w:multiLevelType w:val="multilevel"/>
    <w:tmpl w:val="DC80C104"/>
    <w:lvl w:ilvl="0">
      <w:start w:val="4"/>
      <w:numFmt w:val="decimal"/>
      <w:lvlText w:val="%1."/>
      <w:lvlJc w:val="left"/>
      <w:pPr>
        <w:ind w:left="540" w:hanging="540"/>
      </w:pPr>
    </w:lvl>
    <w:lvl w:ilvl="1">
      <w:start w:val="2"/>
      <w:numFmt w:val="decimal"/>
      <w:lvlText w:val="%1.%2."/>
      <w:lvlJc w:val="left"/>
      <w:pPr>
        <w:ind w:left="895" w:hanging="540"/>
      </w:pPr>
    </w:lvl>
    <w:lvl w:ilvl="2">
      <w:start w:val="2"/>
      <w:numFmt w:val="decimal"/>
      <w:lvlText w:val="%1.%2.%3."/>
      <w:lvlJc w:val="left"/>
      <w:pPr>
        <w:ind w:left="1430" w:hanging="720"/>
      </w:pPr>
    </w:lvl>
    <w:lvl w:ilvl="3">
      <w:start w:val="1"/>
      <w:numFmt w:val="decimal"/>
      <w:lvlText w:val="%1.%2.%3.%4."/>
      <w:lvlJc w:val="left"/>
      <w:pPr>
        <w:ind w:left="1785" w:hanging="720"/>
      </w:pPr>
    </w:lvl>
    <w:lvl w:ilvl="4">
      <w:start w:val="1"/>
      <w:numFmt w:val="decimal"/>
      <w:lvlText w:val="%1.%2.%3.%4.%5."/>
      <w:lvlJc w:val="left"/>
      <w:pPr>
        <w:ind w:left="2500" w:hanging="1080"/>
      </w:pPr>
    </w:lvl>
    <w:lvl w:ilvl="5">
      <w:start w:val="1"/>
      <w:numFmt w:val="decimal"/>
      <w:lvlText w:val="%1.%2.%3.%4.%5.%6."/>
      <w:lvlJc w:val="left"/>
      <w:pPr>
        <w:ind w:left="2855" w:hanging="1080"/>
      </w:pPr>
    </w:lvl>
    <w:lvl w:ilvl="6">
      <w:start w:val="1"/>
      <w:numFmt w:val="decimal"/>
      <w:lvlText w:val="%1.%2.%3.%4.%5.%6.%7."/>
      <w:lvlJc w:val="left"/>
      <w:pPr>
        <w:ind w:left="3570" w:hanging="1440"/>
      </w:pPr>
    </w:lvl>
    <w:lvl w:ilvl="7">
      <w:start w:val="1"/>
      <w:numFmt w:val="decimal"/>
      <w:lvlText w:val="%1.%2.%3.%4.%5.%6.%7.%8."/>
      <w:lvlJc w:val="left"/>
      <w:pPr>
        <w:ind w:left="3925" w:hanging="1440"/>
      </w:pPr>
    </w:lvl>
    <w:lvl w:ilvl="8">
      <w:start w:val="1"/>
      <w:numFmt w:val="decimal"/>
      <w:lvlText w:val="%1.%2.%3.%4.%5.%6.%7.%8.%9."/>
      <w:lvlJc w:val="left"/>
      <w:pPr>
        <w:ind w:left="4640" w:hanging="1800"/>
      </w:pPr>
    </w:lvl>
  </w:abstractNum>
  <w:abstractNum w:abstractNumId="1" w15:restartNumberingAfterBreak="0">
    <w:nsid w:val="0CCA5A77"/>
    <w:multiLevelType w:val="multilevel"/>
    <w:tmpl w:val="AEEAD4D2"/>
    <w:lvl w:ilvl="0">
      <w:start w:val="4"/>
      <w:numFmt w:val="decimal"/>
      <w:lvlText w:val="%1"/>
      <w:lvlJc w:val="left"/>
      <w:pPr>
        <w:ind w:left="480" w:hanging="480"/>
      </w:pPr>
    </w:lvl>
    <w:lvl w:ilvl="1">
      <w:start w:val="2"/>
      <w:numFmt w:val="decimal"/>
      <w:lvlText w:val="%1.%2"/>
      <w:lvlJc w:val="left"/>
      <w:pPr>
        <w:ind w:left="835" w:hanging="480"/>
      </w:pPr>
    </w:lvl>
    <w:lvl w:ilvl="2">
      <w:start w:val="4"/>
      <w:numFmt w:val="decimal"/>
      <w:lvlText w:val="%1.%2.%3"/>
      <w:lvlJc w:val="left"/>
      <w:pPr>
        <w:ind w:left="1288" w:hanging="720"/>
      </w:pPr>
    </w:lvl>
    <w:lvl w:ilvl="3">
      <w:start w:val="1"/>
      <w:numFmt w:val="decimal"/>
      <w:lvlText w:val="%1.%2.%3.%4"/>
      <w:lvlJc w:val="left"/>
      <w:pPr>
        <w:ind w:left="1785" w:hanging="720"/>
      </w:pPr>
    </w:lvl>
    <w:lvl w:ilvl="4">
      <w:start w:val="1"/>
      <w:numFmt w:val="decimal"/>
      <w:lvlText w:val="%1.%2.%3.%4.%5"/>
      <w:lvlJc w:val="left"/>
      <w:pPr>
        <w:ind w:left="2500" w:hanging="1080"/>
      </w:pPr>
    </w:lvl>
    <w:lvl w:ilvl="5">
      <w:start w:val="1"/>
      <w:numFmt w:val="decimal"/>
      <w:lvlText w:val="%1.%2.%3.%4.%5.%6"/>
      <w:lvlJc w:val="left"/>
      <w:pPr>
        <w:ind w:left="2855" w:hanging="1080"/>
      </w:pPr>
    </w:lvl>
    <w:lvl w:ilvl="6">
      <w:start w:val="1"/>
      <w:numFmt w:val="decimal"/>
      <w:lvlText w:val="%1.%2.%3.%4.%5.%6.%7"/>
      <w:lvlJc w:val="left"/>
      <w:pPr>
        <w:ind w:left="3570" w:hanging="1440"/>
      </w:pPr>
    </w:lvl>
    <w:lvl w:ilvl="7">
      <w:start w:val="1"/>
      <w:numFmt w:val="decimal"/>
      <w:lvlText w:val="%1.%2.%3.%4.%5.%6.%7.%8"/>
      <w:lvlJc w:val="left"/>
      <w:pPr>
        <w:ind w:left="3925" w:hanging="1440"/>
      </w:pPr>
    </w:lvl>
    <w:lvl w:ilvl="8">
      <w:start w:val="1"/>
      <w:numFmt w:val="decimal"/>
      <w:lvlText w:val="%1.%2.%3.%4.%5.%6.%7.%8.%9"/>
      <w:lvlJc w:val="left"/>
      <w:pPr>
        <w:ind w:left="4280" w:hanging="1440"/>
      </w:pPr>
    </w:lvl>
  </w:abstractNum>
  <w:abstractNum w:abstractNumId="2" w15:restartNumberingAfterBreak="0">
    <w:nsid w:val="120C19FD"/>
    <w:multiLevelType w:val="multilevel"/>
    <w:tmpl w:val="AEF43D04"/>
    <w:lvl w:ilvl="0">
      <w:start w:val="1"/>
      <w:numFmt w:val="decimal"/>
      <w:lvlText w:val="%1."/>
      <w:lvlJc w:val="left"/>
      <w:pPr>
        <w:ind w:left="360" w:hanging="360"/>
      </w:pPr>
    </w:lvl>
    <w:lvl w:ilvl="1">
      <w:start w:val="1"/>
      <w:numFmt w:val="decimal"/>
      <w:lvlText w:val="%1.%2."/>
      <w:lvlJc w:val="left"/>
      <w:pPr>
        <w:ind w:left="4680" w:hanging="360"/>
      </w:pPr>
      <w:rPr>
        <w:i w:val="0"/>
      </w:rPr>
    </w:lvl>
    <w:lvl w:ilvl="2">
      <w:start w:val="1"/>
      <w:numFmt w:val="decimal"/>
      <w:lvlText w:val="%1.%2.%3."/>
      <w:lvlJc w:val="left"/>
      <w:pPr>
        <w:ind w:left="9360" w:hanging="720"/>
      </w:pPr>
    </w:lvl>
    <w:lvl w:ilvl="3">
      <w:start w:val="1"/>
      <w:numFmt w:val="decimal"/>
      <w:lvlText w:val="%1.%2.%3.%4."/>
      <w:lvlJc w:val="left"/>
      <w:pPr>
        <w:ind w:left="13680" w:hanging="720"/>
      </w:pPr>
    </w:lvl>
    <w:lvl w:ilvl="4">
      <w:start w:val="1"/>
      <w:numFmt w:val="decimal"/>
      <w:lvlText w:val="%1.%2.%3.%4.%5."/>
      <w:lvlJc w:val="left"/>
      <w:pPr>
        <w:ind w:left="18360" w:hanging="1080"/>
      </w:pPr>
    </w:lvl>
    <w:lvl w:ilvl="5">
      <w:start w:val="1"/>
      <w:numFmt w:val="decimal"/>
      <w:lvlText w:val="%1.%2.%3.%4.%5.%6."/>
      <w:lvlJc w:val="left"/>
      <w:pPr>
        <w:ind w:left="22680" w:hanging="1080"/>
      </w:pPr>
    </w:lvl>
    <w:lvl w:ilvl="6">
      <w:start w:val="1"/>
      <w:numFmt w:val="decimal"/>
      <w:lvlText w:val="%1.%2.%3.%4.%5.%6.%7."/>
      <w:lvlJc w:val="left"/>
      <w:pPr>
        <w:ind w:left="27360" w:hanging="1440"/>
      </w:pPr>
    </w:lvl>
    <w:lvl w:ilvl="7">
      <w:start w:val="1"/>
      <w:numFmt w:val="decimal"/>
      <w:lvlText w:val="%1.%2.%3.%4.%5.%6.%7.%8."/>
      <w:lvlJc w:val="left"/>
      <w:pPr>
        <w:ind w:left="0" w:hanging="1440"/>
      </w:pPr>
    </w:lvl>
    <w:lvl w:ilvl="8">
      <w:start w:val="1"/>
      <w:numFmt w:val="decimal"/>
      <w:lvlText w:val="%1.%2.%3.%4.%5.%6.%7.%8.%9."/>
      <w:lvlJc w:val="left"/>
      <w:pPr>
        <w:ind w:left="-29176" w:hanging="1800"/>
      </w:pPr>
    </w:lvl>
  </w:abstractNum>
  <w:abstractNum w:abstractNumId="3" w15:restartNumberingAfterBreak="0">
    <w:nsid w:val="1796019C"/>
    <w:multiLevelType w:val="multilevel"/>
    <w:tmpl w:val="E068ACFA"/>
    <w:lvl w:ilvl="0">
      <w:start w:val="14"/>
      <w:numFmt w:val="decimal"/>
      <w:lvlText w:val="%1."/>
      <w:lvlJc w:val="left"/>
      <w:pPr>
        <w:ind w:left="480" w:hanging="480"/>
      </w:pPr>
    </w:lvl>
    <w:lvl w:ilvl="1">
      <w:start w:val="1"/>
      <w:numFmt w:val="decimal"/>
      <w:lvlText w:val="%1.%2."/>
      <w:lvlJc w:val="left"/>
      <w:pPr>
        <w:ind w:left="1760" w:hanging="480"/>
      </w:pPr>
    </w:lvl>
    <w:lvl w:ilvl="2">
      <w:start w:val="1"/>
      <w:numFmt w:val="decimal"/>
      <w:lvlText w:val="%1.%2.%3."/>
      <w:lvlJc w:val="left"/>
      <w:pPr>
        <w:ind w:left="3280" w:hanging="720"/>
      </w:pPr>
    </w:lvl>
    <w:lvl w:ilvl="3">
      <w:start w:val="1"/>
      <w:numFmt w:val="decimal"/>
      <w:lvlText w:val="%1.%2.%3.%4."/>
      <w:lvlJc w:val="left"/>
      <w:pPr>
        <w:ind w:left="4560" w:hanging="720"/>
      </w:pPr>
    </w:lvl>
    <w:lvl w:ilvl="4">
      <w:start w:val="1"/>
      <w:numFmt w:val="decimal"/>
      <w:lvlText w:val="%1.%2.%3.%4.%5."/>
      <w:lvlJc w:val="left"/>
      <w:pPr>
        <w:ind w:left="6200" w:hanging="1080"/>
      </w:pPr>
    </w:lvl>
    <w:lvl w:ilvl="5">
      <w:start w:val="1"/>
      <w:numFmt w:val="decimal"/>
      <w:lvlText w:val="%1.%2.%3.%4.%5.%6."/>
      <w:lvlJc w:val="left"/>
      <w:pPr>
        <w:ind w:left="7480" w:hanging="1080"/>
      </w:pPr>
    </w:lvl>
    <w:lvl w:ilvl="6">
      <w:start w:val="1"/>
      <w:numFmt w:val="decimal"/>
      <w:lvlText w:val="%1.%2.%3.%4.%5.%6.%7."/>
      <w:lvlJc w:val="left"/>
      <w:pPr>
        <w:ind w:left="9120" w:hanging="1440"/>
      </w:pPr>
    </w:lvl>
    <w:lvl w:ilvl="7">
      <w:start w:val="1"/>
      <w:numFmt w:val="decimal"/>
      <w:lvlText w:val="%1.%2.%3.%4.%5.%6.%7.%8."/>
      <w:lvlJc w:val="left"/>
      <w:pPr>
        <w:ind w:left="10400" w:hanging="1440"/>
      </w:pPr>
    </w:lvl>
    <w:lvl w:ilvl="8">
      <w:start w:val="1"/>
      <w:numFmt w:val="decimal"/>
      <w:lvlText w:val="%1.%2.%3.%4.%5.%6.%7.%8.%9."/>
      <w:lvlJc w:val="left"/>
      <w:pPr>
        <w:ind w:left="12040" w:hanging="1800"/>
      </w:pPr>
    </w:lvl>
  </w:abstractNum>
  <w:abstractNum w:abstractNumId="4" w15:restartNumberingAfterBreak="0">
    <w:nsid w:val="285215F5"/>
    <w:multiLevelType w:val="multilevel"/>
    <w:tmpl w:val="9DD2EE68"/>
    <w:lvl w:ilvl="0">
      <w:start w:val="1"/>
      <w:numFmt w:val="decimal"/>
      <w:lvlText w:val="%1."/>
      <w:lvlJc w:val="left"/>
      <w:pPr>
        <w:tabs>
          <w:tab w:val="num" w:pos="3960"/>
        </w:tabs>
        <w:ind w:left="3960" w:hanging="360"/>
      </w:pPr>
    </w:lvl>
    <w:lvl w:ilvl="1">
      <w:start w:val="2"/>
      <w:numFmt w:val="decimal"/>
      <w:isLgl/>
      <w:lvlText w:val="%1.%2."/>
      <w:lvlJc w:val="left"/>
      <w:pPr>
        <w:tabs>
          <w:tab w:val="num" w:pos="4260"/>
        </w:tabs>
        <w:ind w:left="4260" w:hanging="660"/>
      </w:pPr>
    </w:lvl>
    <w:lvl w:ilvl="2">
      <w:start w:val="1"/>
      <w:numFmt w:val="decimal"/>
      <w:isLgl/>
      <w:lvlText w:val="%1.%2.%3."/>
      <w:lvlJc w:val="left"/>
      <w:pPr>
        <w:tabs>
          <w:tab w:val="num" w:pos="4320"/>
        </w:tabs>
        <w:ind w:left="4320" w:hanging="720"/>
      </w:pPr>
    </w:lvl>
    <w:lvl w:ilvl="3">
      <w:start w:val="1"/>
      <w:numFmt w:val="decimal"/>
      <w:isLgl/>
      <w:lvlText w:val="%1.%2.%3.%4."/>
      <w:lvlJc w:val="left"/>
      <w:pPr>
        <w:tabs>
          <w:tab w:val="num" w:pos="4320"/>
        </w:tabs>
        <w:ind w:left="4320" w:hanging="720"/>
      </w:pPr>
    </w:lvl>
    <w:lvl w:ilvl="4">
      <w:start w:val="1"/>
      <w:numFmt w:val="decimal"/>
      <w:isLgl/>
      <w:lvlText w:val="%1.%2.%3.%4.%5."/>
      <w:lvlJc w:val="left"/>
      <w:pPr>
        <w:tabs>
          <w:tab w:val="num" w:pos="4680"/>
        </w:tabs>
        <w:ind w:left="4680" w:hanging="1080"/>
      </w:pPr>
    </w:lvl>
    <w:lvl w:ilvl="5">
      <w:start w:val="1"/>
      <w:numFmt w:val="decimal"/>
      <w:isLgl/>
      <w:lvlText w:val="%1.%2.%3.%4.%5.%6."/>
      <w:lvlJc w:val="left"/>
      <w:pPr>
        <w:tabs>
          <w:tab w:val="num" w:pos="4680"/>
        </w:tabs>
        <w:ind w:left="4680" w:hanging="1080"/>
      </w:pPr>
    </w:lvl>
    <w:lvl w:ilvl="6">
      <w:start w:val="1"/>
      <w:numFmt w:val="decimal"/>
      <w:isLgl/>
      <w:lvlText w:val="%1.%2.%3.%4.%5.%6.%7."/>
      <w:lvlJc w:val="left"/>
      <w:pPr>
        <w:tabs>
          <w:tab w:val="num" w:pos="5040"/>
        </w:tabs>
        <w:ind w:left="5040" w:hanging="1440"/>
      </w:pPr>
    </w:lvl>
    <w:lvl w:ilvl="7">
      <w:start w:val="1"/>
      <w:numFmt w:val="decimal"/>
      <w:isLgl/>
      <w:lvlText w:val="%1.%2.%3.%4.%5.%6.%7.%8."/>
      <w:lvlJc w:val="left"/>
      <w:pPr>
        <w:tabs>
          <w:tab w:val="num" w:pos="5040"/>
        </w:tabs>
        <w:ind w:left="5040" w:hanging="1440"/>
      </w:pPr>
    </w:lvl>
    <w:lvl w:ilvl="8">
      <w:start w:val="1"/>
      <w:numFmt w:val="decimal"/>
      <w:isLgl/>
      <w:lvlText w:val="%1.%2.%3.%4.%5.%6.%7.%8.%9."/>
      <w:lvlJc w:val="left"/>
      <w:pPr>
        <w:tabs>
          <w:tab w:val="num" w:pos="5400"/>
        </w:tabs>
        <w:ind w:left="5400" w:hanging="1800"/>
      </w:pPr>
    </w:lvl>
  </w:abstractNum>
  <w:abstractNum w:abstractNumId="5" w15:restartNumberingAfterBreak="0">
    <w:nsid w:val="36AA471D"/>
    <w:multiLevelType w:val="hybridMultilevel"/>
    <w:tmpl w:val="D7D8F9E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15:restartNumberingAfterBreak="0">
    <w:nsid w:val="4A2C3D4F"/>
    <w:multiLevelType w:val="hybridMultilevel"/>
    <w:tmpl w:val="7C241196"/>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7" w15:restartNumberingAfterBreak="0">
    <w:nsid w:val="55BC51D2"/>
    <w:multiLevelType w:val="multilevel"/>
    <w:tmpl w:val="A4C82FCA"/>
    <w:lvl w:ilvl="0">
      <w:start w:val="9"/>
      <w:numFmt w:val="decimal"/>
      <w:lvlText w:val="%1."/>
      <w:lvlJc w:val="left"/>
      <w:pPr>
        <w:ind w:left="360" w:hanging="360"/>
      </w:pPr>
    </w:lvl>
    <w:lvl w:ilvl="1">
      <w:start w:val="1"/>
      <w:numFmt w:val="decimal"/>
      <w:lvlText w:val="%1.%2."/>
      <w:lvlJc w:val="left"/>
      <w:pPr>
        <w:ind w:left="1070" w:hanging="360"/>
      </w:pPr>
      <w:rPr>
        <w:color w:val="auto"/>
      </w:r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8" w15:restartNumberingAfterBreak="0">
    <w:nsid w:val="57E1252B"/>
    <w:multiLevelType w:val="hybridMultilevel"/>
    <w:tmpl w:val="4EDE0DFE"/>
    <w:lvl w:ilvl="0" w:tplc="04190001">
      <w:start w:val="1"/>
      <w:numFmt w:val="bullet"/>
      <w:lvlText w:val=""/>
      <w:lvlJc w:val="left"/>
      <w:pPr>
        <w:ind w:left="1146" w:hanging="360"/>
      </w:pPr>
      <w:rPr>
        <w:rFonts w:ascii="Symbol" w:hAnsi="Symbol" w:hint="default"/>
      </w:rPr>
    </w:lvl>
    <w:lvl w:ilvl="1" w:tplc="04190003">
      <w:start w:val="1"/>
      <w:numFmt w:val="bullet"/>
      <w:lvlText w:val="o"/>
      <w:lvlJc w:val="left"/>
      <w:pPr>
        <w:ind w:left="1866" w:hanging="360"/>
      </w:pPr>
      <w:rPr>
        <w:rFonts w:ascii="Courier New" w:hAnsi="Courier New" w:cs="Courier New" w:hint="default"/>
      </w:rPr>
    </w:lvl>
    <w:lvl w:ilvl="2" w:tplc="04190005">
      <w:start w:val="1"/>
      <w:numFmt w:val="bullet"/>
      <w:lvlText w:val=""/>
      <w:lvlJc w:val="left"/>
      <w:pPr>
        <w:ind w:left="2586" w:hanging="360"/>
      </w:pPr>
      <w:rPr>
        <w:rFonts w:ascii="Wingdings" w:hAnsi="Wingdings" w:hint="default"/>
      </w:rPr>
    </w:lvl>
    <w:lvl w:ilvl="3" w:tplc="04190001">
      <w:start w:val="1"/>
      <w:numFmt w:val="bullet"/>
      <w:lvlText w:val=""/>
      <w:lvlJc w:val="left"/>
      <w:pPr>
        <w:ind w:left="3306" w:hanging="360"/>
      </w:pPr>
      <w:rPr>
        <w:rFonts w:ascii="Symbol" w:hAnsi="Symbol" w:hint="default"/>
      </w:rPr>
    </w:lvl>
    <w:lvl w:ilvl="4" w:tplc="04190003">
      <w:start w:val="1"/>
      <w:numFmt w:val="bullet"/>
      <w:lvlText w:val="o"/>
      <w:lvlJc w:val="left"/>
      <w:pPr>
        <w:ind w:left="4026" w:hanging="360"/>
      </w:pPr>
      <w:rPr>
        <w:rFonts w:ascii="Courier New" w:hAnsi="Courier New" w:cs="Courier New" w:hint="default"/>
      </w:rPr>
    </w:lvl>
    <w:lvl w:ilvl="5" w:tplc="04190005">
      <w:start w:val="1"/>
      <w:numFmt w:val="bullet"/>
      <w:lvlText w:val=""/>
      <w:lvlJc w:val="left"/>
      <w:pPr>
        <w:ind w:left="4746" w:hanging="360"/>
      </w:pPr>
      <w:rPr>
        <w:rFonts w:ascii="Wingdings" w:hAnsi="Wingdings" w:hint="default"/>
      </w:rPr>
    </w:lvl>
    <w:lvl w:ilvl="6" w:tplc="04190001">
      <w:start w:val="1"/>
      <w:numFmt w:val="bullet"/>
      <w:lvlText w:val=""/>
      <w:lvlJc w:val="left"/>
      <w:pPr>
        <w:ind w:left="5466" w:hanging="360"/>
      </w:pPr>
      <w:rPr>
        <w:rFonts w:ascii="Symbol" w:hAnsi="Symbol" w:hint="default"/>
      </w:rPr>
    </w:lvl>
    <w:lvl w:ilvl="7" w:tplc="04190003">
      <w:start w:val="1"/>
      <w:numFmt w:val="bullet"/>
      <w:lvlText w:val="o"/>
      <w:lvlJc w:val="left"/>
      <w:pPr>
        <w:ind w:left="6186" w:hanging="360"/>
      </w:pPr>
      <w:rPr>
        <w:rFonts w:ascii="Courier New" w:hAnsi="Courier New" w:cs="Courier New" w:hint="default"/>
      </w:rPr>
    </w:lvl>
    <w:lvl w:ilvl="8" w:tplc="04190005">
      <w:start w:val="1"/>
      <w:numFmt w:val="bullet"/>
      <w:lvlText w:val=""/>
      <w:lvlJc w:val="left"/>
      <w:pPr>
        <w:ind w:left="6906" w:hanging="360"/>
      </w:pPr>
      <w:rPr>
        <w:rFonts w:ascii="Wingdings" w:hAnsi="Wingdings" w:hint="default"/>
      </w:rPr>
    </w:lvl>
  </w:abstractNum>
  <w:abstractNum w:abstractNumId="9" w15:restartNumberingAfterBreak="0">
    <w:nsid w:val="58FE5A9E"/>
    <w:multiLevelType w:val="multilevel"/>
    <w:tmpl w:val="814819B6"/>
    <w:lvl w:ilvl="0">
      <w:start w:val="2"/>
      <w:numFmt w:val="decimal"/>
      <w:lvlText w:val="%1."/>
      <w:lvlJc w:val="left"/>
      <w:pPr>
        <w:ind w:left="360" w:hanging="360"/>
      </w:pPr>
    </w:lvl>
    <w:lvl w:ilvl="1">
      <w:start w:val="2"/>
      <w:numFmt w:val="decimal"/>
      <w:lvlText w:val="%1.%2."/>
      <w:lvlJc w:val="left"/>
      <w:pPr>
        <w:ind w:left="786" w:hanging="360"/>
      </w:pPr>
    </w:lvl>
    <w:lvl w:ilvl="2">
      <w:start w:val="1"/>
      <w:numFmt w:val="decimal"/>
      <w:lvlText w:val="%1.%2.%3."/>
      <w:lvlJc w:val="left"/>
      <w:pPr>
        <w:ind w:left="9360" w:hanging="720"/>
      </w:pPr>
    </w:lvl>
    <w:lvl w:ilvl="3">
      <w:start w:val="1"/>
      <w:numFmt w:val="decimal"/>
      <w:lvlText w:val="%1.%2.%3.%4."/>
      <w:lvlJc w:val="left"/>
      <w:pPr>
        <w:ind w:left="13680" w:hanging="720"/>
      </w:pPr>
    </w:lvl>
    <w:lvl w:ilvl="4">
      <w:start w:val="1"/>
      <w:numFmt w:val="decimal"/>
      <w:lvlText w:val="%1.%2.%3.%4.%5."/>
      <w:lvlJc w:val="left"/>
      <w:pPr>
        <w:ind w:left="18360" w:hanging="1080"/>
      </w:pPr>
    </w:lvl>
    <w:lvl w:ilvl="5">
      <w:start w:val="1"/>
      <w:numFmt w:val="decimal"/>
      <w:lvlText w:val="%1.%2.%3.%4.%5.%6."/>
      <w:lvlJc w:val="left"/>
      <w:pPr>
        <w:ind w:left="22680" w:hanging="1080"/>
      </w:pPr>
    </w:lvl>
    <w:lvl w:ilvl="6">
      <w:start w:val="1"/>
      <w:numFmt w:val="decimal"/>
      <w:lvlText w:val="%1.%2.%3.%4.%5.%6.%7."/>
      <w:lvlJc w:val="left"/>
      <w:pPr>
        <w:ind w:left="27360" w:hanging="1440"/>
      </w:pPr>
    </w:lvl>
    <w:lvl w:ilvl="7">
      <w:start w:val="1"/>
      <w:numFmt w:val="decimal"/>
      <w:lvlText w:val="%1.%2.%3.%4.%5.%6.%7.%8."/>
      <w:lvlJc w:val="left"/>
      <w:pPr>
        <w:ind w:left="0" w:hanging="1440"/>
      </w:pPr>
    </w:lvl>
    <w:lvl w:ilvl="8">
      <w:start w:val="1"/>
      <w:numFmt w:val="decimal"/>
      <w:lvlText w:val="%1.%2.%3.%4.%5.%6.%7.%8.%9."/>
      <w:lvlJc w:val="left"/>
      <w:pPr>
        <w:ind w:left="-29176" w:hanging="1800"/>
      </w:pPr>
    </w:lvl>
  </w:abstractNum>
  <w:abstractNum w:abstractNumId="10" w15:restartNumberingAfterBreak="0">
    <w:nsid w:val="652D4A75"/>
    <w:multiLevelType w:val="multilevel"/>
    <w:tmpl w:val="FD240E7A"/>
    <w:lvl w:ilvl="0">
      <w:start w:val="12"/>
      <w:numFmt w:val="decimal"/>
      <w:lvlText w:val="%1."/>
      <w:lvlJc w:val="left"/>
      <w:pPr>
        <w:ind w:left="480" w:hanging="480"/>
      </w:pPr>
    </w:lvl>
    <w:lvl w:ilvl="1">
      <w:start w:val="2"/>
      <w:numFmt w:val="decimal"/>
      <w:lvlText w:val="%1.%2."/>
      <w:lvlJc w:val="left"/>
      <w:pPr>
        <w:ind w:left="1895" w:hanging="480"/>
      </w:pPr>
    </w:lvl>
    <w:lvl w:ilvl="2">
      <w:start w:val="1"/>
      <w:numFmt w:val="decimal"/>
      <w:lvlText w:val="%1.%2.%3."/>
      <w:lvlJc w:val="left"/>
      <w:pPr>
        <w:ind w:left="3550" w:hanging="720"/>
      </w:pPr>
    </w:lvl>
    <w:lvl w:ilvl="3">
      <w:start w:val="1"/>
      <w:numFmt w:val="decimal"/>
      <w:lvlText w:val="%1.%2.%3.%4."/>
      <w:lvlJc w:val="left"/>
      <w:pPr>
        <w:ind w:left="4965" w:hanging="720"/>
      </w:pPr>
    </w:lvl>
    <w:lvl w:ilvl="4">
      <w:start w:val="1"/>
      <w:numFmt w:val="decimal"/>
      <w:lvlText w:val="%1.%2.%3.%4.%5."/>
      <w:lvlJc w:val="left"/>
      <w:pPr>
        <w:ind w:left="6740" w:hanging="1080"/>
      </w:pPr>
    </w:lvl>
    <w:lvl w:ilvl="5">
      <w:start w:val="1"/>
      <w:numFmt w:val="decimal"/>
      <w:lvlText w:val="%1.%2.%3.%4.%5.%6."/>
      <w:lvlJc w:val="left"/>
      <w:pPr>
        <w:ind w:left="8155" w:hanging="1080"/>
      </w:pPr>
    </w:lvl>
    <w:lvl w:ilvl="6">
      <w:start w:val="1"/>
      <w:numFmt w:val="decimal"/>
      <w:lvlText w:val="%1.%2.%3.%4.%5.%6.%7."/>
      <w:lvlJc w:val="left"/>
      <w:pPr>
        <w:ind w:left="9930" w:hanging="1440"/>
      </w:pPr>
    </w:lvl>
    <w:lvl w:ilvl="7">
      <w:start w:val="1"/>
      <w:numFmt w:val="decimal"/>
      <w:lvlText w:val="%1.%2.%3.%4.%5.%6.%7.%8."/>
      <w:lvlJc w:val="left"/>
      <w:pPr>
        <w:ind w:left="11345" w:hanging="1440"/>
      </w:pPr>
    </w:lvl>
    <w:lvl w:ilvl="8">
      <w:start w:val="1"/>
      <w:numFmt w:val="decimal"/>
      <w:lvlText w:val="%1.%2.%3.%4.%5.%6.%7.%8.%9."/>
      <w:lvlJc w:val="left"/>
      <w:pPr>
        <w:ind w:left="13120" w:hanging="1800"/>
      </w:pPr>
    </w:lvl>
  </w:abstractNum>
  <w:abstractNum w:abstractNumId="11" w15:restartNumberingAfterBreak="0">
    <w:nsid w:val="683516D7"/>
    <w:multiLevelType w:val="hybridMultilevel"/>
    <w:tmpl w:val="AC84DCE4"/>
    <w:lvl w:ilvl="0" w:tplc="D20473DE">
      <w:start w:val="1"/>
      <w:numFmt w:val="bullet"/>
      <w:lvlText w:val=""/>
      <w:lvlJc w:val="left"/>
      <w:pPr>
        <w:ind w:left="786" w:hanging="360"/>
      </w:pPr>
      <w:rPr>
        <w:rFonts w:ascii="Symbol" w:hAnsi="Symbol" w:hint="default"/>
        <w:sz w:val="12"/>
        <w:szCs w:val="12"/>
      </w:rPr>
    </w:lvl>
    <w:lvl w:ilvl="1" w:tplc="04190003">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start w:val="1"/>
      <w:numFmt w:val="bullet"/>
      <w:lvlText w:val=""/>
      <w:lvlJc w:val="left"/>
      <w:pPr>
        <w:ind w:left="3600" w:hanging="360"/>
      </w:pPr>
      <w:rPr>
        <w:rFonts w:ascii="Symbol" w:hAnsi="Symbol" w:hint="default"/>
      </w:rPr>
    </w:lvl>
    <w:lvl w:ilvl="4" w:tplc="04190003">
      <w:start w:val="1"/>
      <w:numFmt w:val="bullet"/>
      <w:lvlText w:val="o"/>
      <w:lvlJc w:val="left"/>
      <w:pPr>
        <w:ind w:left="4320" w:hanging="360"/>
      </w:pPr>
      <w:rPr>
        <w:rFonts w:ascii="Courier New" w:hAnsi="Courier New" w:cs="Courier New" w:hint="default"/>
      </w:rPr>
    </w:lvl>
    <w:lvl w:ilvl="5" w:tplc="04190005">
      <w:start w:val="1"/>
      <w:numFmt w:val="bullet"/>
      <w:lvlText w:val=""/>
      <w:lvlJc w:val="left"/>
      <w:pPr>
        <w:ind w:left="5040" w:hanging="360"/>
      </w:pPr>
      <w:rPr>
        <w:rFonts w:ascii="Wingdings" w:hAnsi="Wingdings" w:hint="default"/>
      </w:rPr>
    </w:lvl>
    <w:lvl w:ilvl="6" w:tplc="04190001">
      <w:start w:val="1"/>
      <w:numFmt w:val="bullet"/>
      <w:lvlText w:val=""/>
      <w:lvlJc w:val="left"/>
      <w:pPr>
        <w:ind w:left="5760" w:hanging="360"/>
      </w:pPr>
      <w:rPr>
        <w:rFonts w:ascii="Symbol" w:hAnsi="Symbol" w:hint="default"/>
      </w:rPr>
    </w:lvl>
    <w:lvl w:ilvl="7" w:tplc="04190003">
      <w:start w:val="1"/>
      <w:numFmt w:val="bullet"/>
      <w:lvlText w:val="o"/>
      <w:lvlJc w:val="left"/>
      <w:pPr>
        <w:ind w:left="6480" w:hanging="360"/>
      </w:pPr>
      <w:rPr>
        <w:rFonts w:ascii="Courier New" w:hAnsi="Courier New" w:cs="Courier New" w:hint="default"/>
      </w:rPr>
    </w:lvl>
    <w:lvl w:ilvl="8" w:tplc="04190005">
      <w:start w:val="1"/>
      <w:numFmt w:val="bullet"/>
      <w:lvlText w:val=""/>
      <w:lvlJc w:val="left"/>
      <w:pPr>
        <w:ind w:left="7200" w:hanging="360"/>
      </w:pPr>
      <w:rPr>
        <w:rFonts w:ascii="Wingdings" w:hAnsi="Wingdings" w:hint="default"/>
      </w:rPr>
    </w:lvl>
  </w:abstractNum>
  <w:abstractNum w:abstractNumId="12" w15:restartNumberingAfterBreak="0">
    <w:nsid w:val="6B754644"/>
    <w:multiLevelType w:val="hybridMultilevel"/>
    <w:tmpl w:val="D95E8E1A"/>
    <w:lvl w:ilvl="0" w:tplc="C670607A">
      <w:start w:val="1"/>
      <w:numFmt w:val="bullet"/>
      <w:lvlText w:val=""/>
      <w:lvlJc w:val="left"/>
      <w:pPr>
        <w:ind w:left="1211" w:hanging="360"/>
      </w:pPr>
      <w:rPr>
        <w:rFonts w:ascii="Symbol" w:hAnsi="Symbol" w:hint="default"/>
      </w:rPr>
    </w:lvl>
    <w:lvl w:ilvl="1" w:tplc="04190003">
      <w:start w:val="1"/>
      <w:numFmt w:val="bullet"/>
      <w:lvlText w:val="o"/>
      <w:lvlJc w:val="left"/>
      <w:pPr>
        <w:ind w:left="1931" w:hanging="360"/>
      </w:pPr>
      <w:rPr>
        <w:rFonts w:ascii="Courier New" w:hAnsi="Courier New" w:cs="Courier New" w:hint="default"/>
      </w:rPr>
    </w:lvl>
    <w:lvl w:ilvl="2" w:tplc="04190005">
      <w:start w:val="1"/>
      <w:numFmt w:val="bullet"/>
      <w:lvlText w:val=""/>
      <w:lvlJc w:val="left"/>
      <w:pPr>
        <w:ind w:left="2651" w:hanging="360"/>
      </w:pPr>
      <w:rPr>
        <w:rFonts w:ascii="Wingdings" w:hAnsi="Wingdings" w:hint="default"/>
      </w:rPr>
    </w:lvl>
    <w:lvl w:ilvl="3" w:tplc="04190001">
      <w:start w:val="1"/>
      <w:numFmt w:val="bullet"/>
      <w:lvlText w:val=""/>
      <w:lvlJc w:val="left"/>
      <w:pPr>
        <w:ind w:left="3371" w:hanging="360"/>
      </w:pPr>
      <w:rPr>
        <w:rFonts w:ascii="Symbol" w:hAnsi="Symbol" w:hint="default"/>
      </w:rPr>
    </w:lvl>
    <w:lvl w:ilvl="4" w:tplc="04190003">
      <w:start w:val="1"/>
      <w:numFmt w:val="bullet"/>
      <w:lvlText w:val="o"/>
      <w:lvlJc w:val="left"/>
      <w:pPr>
        <w:ind w:left="4091" w:hanging="360"/>
      </w:pPr>
      <w:rPr>
        <w:rFonts w:ascii="Courier New" w:hAnsi="Courier New" w:cs="Courier New" w:hint="default"/>
      </w:rPr>
    </w:lvl>
    <w:lvl w:ilvl="5" w:tplc="04190005">
      <w:start w:val="1"/>
      <w:numFmt w:val="bullet"/>
      <w:lvlText w:val=""/>
      <w:lvlJc w:val="left"/>
      <w:pPr>
        <w:ind w:left="4811" w:hanging="360"/>
      </w:pPr>
      <w:rPr>
        <w:rFonts w:ascii="Wingdings" w:hAnsi="Wingdings" w:hint="default"/>
      </w:rPr>
    </w:lvl>
    <w:lvl w:ilvl="6" w:tplc="04190001">
      <w:start w:val="1"/>
      <w:numFmt w:val="bullet"/>
      <w:lvlText w:val=""/>
      <w:lvlJc w:val="left"/>
      <w:pPr>
        <w:ind w:left="5531" w:hanging="360"/>
      </w:pPr>
      <w:rPr>
        <w:rFonts w:ascii="Symbol" w:hAnsi="Symbol" w:hint="default"/>
      </w:rPr>
    </w:lvl>
    <w:lvl w:ilvl="7" w:tplc="04190003">
      <w:start w:val="1"/>
      <w:numFmt w:val="bullet"/>
      <w:lvlText w:val="o"/>
      <w:lvlJc w:val="left"/>
      <w:pPr>
        <w:ind w:left="6251" w:hanging="360"/>
      </w:pPr>
      <w:rPr>
        <w:rFonts w:ascii="Courier New" w:hAnsi="Courier New" w:cs="Courier New" w:hint="default"/>
      </w:rPr>
    </w:lvl>
    <w:lvl w:ilvl="8" w:tplc="04190005">
      <w:start w:val="1"/>
      <w:numFmt w:val="bullet"/>
      <w:lvlText w:val=""/>
      <w:lvlJc w:val="left"/>
      <w:pPr>
        <w:ind w:left="6971" w:hanging="360"/>
      </w:pPr>
      <w:rPr>
        <w:rFonts w:ascii="Wingdings" w:hAnsi="Wingdings" w:hint="default"/>
      </w:rPr>
    </w:lvl>
  </w:abstractNum>
  <w:abstractNum w:abstractNumId="13" w15:restartNumberingAfterBreak="0">
    <w:nsid w:val="72C845B1"/>
    <w:multiLevelType w:val="multilevel"/>
    <w:tmpl w:val="223EF65E"/>
    <w:lvl w:ilvl="0">
      <w:start w:val="11"/>
      <w:numFmt w:val="decimal"/>
      <w:lvlText w:val="%1."/>
      <w:lvlJc w:val="left"/>
      <w:pPr>
        <w:ind w:left="480" w:hanging="480"/>
      </w:pPr>
    </w:lvl>
    <w:lvl w:ilvl="1">
      <w:start w:val="1"/>
      <w:numFmt w:val="decimal"/>
      <w:lvlText w:val="%1.%2."/>
      <w:lvlJc w:val="left"/>
      <w:pPr>
        <w:ind w:left="1625" w:hanging="480"/>
      </w:pPr>
    </w:lvl>
    <w:lvl w:ilvl="2">
      <w:start w:val="1"/>
      <w:numFmt w:val="decimal"/>
      <w:lvlText w:val="%1.%2.%3."/>
      <w:lvlJc w:val="left"/>
      <w:pPr>
        <w:ind w:left="3010" w:hanging="720"/>
      </w:pPr>
    </w:lvl>
    <w:lvl w:ilvl="3">
      <w:start w:val="1"/>
      <w:numFmt w:val="decimal"/>
      <w:lvlText w:val="%1.%2.%3.%4."/>
      <w:lvlJc w:val="left"/>
      <w:pPr>
        <w:ind w:left="4155" w:hanging="720"/>
      </w:pPr>
    </w:lvl>
    <w:lvl w:ilvl="4">
      <w:start w:val="1"/>
      <w:numFmt w:val="decimal"/>
      <w:lvlText w:val="%1.%2.%3.%4.%5."/>
      <w:lvlJc w:val="left"/>
      <w:pPr>
        <w:ind w:left="5660" w:hanging="1080"/>
      </w:pPr>
    </w:lvl>
    <w:lvl w:ilvl="5">
      <w:start w:val="1"/>
      <w:numFmt w:val="decimal"/>
      <w:lvlText w:val="%1.%2.%3.%4.%5.%6."/>
      <w:lvlJc w:val="left"/>
      <w:pPr>
        <w:ind w:left="6805" w:hanging="1080"/>
      </w:pPr>
    </w:lvl>
    <w:lvl w:ilvl="6">
      <w:start w:val="1"/>
      <w:numFmt w:val="decimal"/>
      <w:lvlText w:val="%1.%2.%3.%4.%5.%6.%7."/>
      <w:lvlJc w:val="left"/>
      <w:pPr>
        <w:ind w:left="8310" w:hanging="1440"/>
      </w:pPr>
    </w:lvl>
    <w:lvl w:ilvl="7">
      <w:start w:val="1"/>
      <w:numFmt w:val="decimal"/>
      <w:lvlText w:val="%1.%2.%3.%4.%5.%6.%7.%8."/>
      <w:lvlJc w:val="left"/>
      <w:pPr>
        <w:ind w:left="9455" w:hanging="1440"/>
      </w:pPr>
    </w:lvl>
    <w:lvl w:ilvl="8">
      <w:start w:val="1"/>
      <w:numFmt w:val="decimal"/>
      <w:lvlText w:val="%1.%2.%3.%4.%5.%6.%7.%8.%9."/>
      <w:lvlJc w:val="left"/>
      <w:pPr>
        <w:ind w:left="10960" w:hanging="1800"/>
      </w:pPr>
    </w:lvl>
  </w:abstractNum>
  <w:abstractNum w:abstractNumId="14" w15:restartNumberingAfterBreak="0">
    <w:nsid w:val="75312C0F"/>
    <w:multiLevelType w:val="multilevel"/>
    <w:tmpl w:val="F9C6DD9C"/>
    <w:lvl w:ilvl="0">
      <w:start w:val="4"/>
      <w:numFmt w:val="decimal"/>
      <w:lvlText w:val="%1."/>
      <w:lvlJc w:val="left"/>
      <w:pPr>
        <w:ind w:left="540" w:hanging="540"/>
      </w:pPr>
    </w:lvl>
    <w:lvl w:ilvl="1">
      <w:start w:val="3"/>
      <w:numFmt w:val="decimal"/>
      <w:lvlText w:val="%1.%2."/>
      <w:lvlJc w:val="left"/>
      <w:pPr>
        <w:ind w:left="540" w:hanging="540"/>
      </w:pPr>
    </w:lvl>
    <w:lvl w:ilvl="2">
      <w:start w:val="1"/>
      <w:numFmt w:val="decimal"/>
      <w:lvlText w:val="%1.%2.%3."/>
      <w:lvlJc w:val="left"/>
      <w:pPr>
        <w:ind w:left="2422"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5" w15:restartNumberingAfterBreak="0">
    <w:nsid w:val="7BFB19D6"/>
    <w:multiLevelType w:val="multilevel"/>
    <w:tmpl w:val="075CB328"/>
    <w:lvl w:ilvl="0">
      <w:start w:val="8"/>
      <w:numFmt w:val="decimal"/>
      <w:lvlText w:val="%1."/>
      <w:lvlJc w:val="left"/>
      <w:pPr>
        <w:ind w:left="360" w:hanging="360"/>
      </w:pPr>
    </w:lvl>
    <w:lvl w:ilvl="1">
      <w:start w:val="2"/>
      <w:numFmt w:val="decimal"/>
      <w:lvlText w:val="%1.%2."/>
      <w:lvlJc w:val="left"/>
      <w:pPr>
        <w:ind w:left="1080" w:hanging="360"/>
      </w:p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num w:numId="1">
    <w:abstractNumId w:val="4"/>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num>
  <w:num w:numId="4">
    <w:abstractNumId w:val="9"/>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2"/>
  </w:num>
  <w:num w:numId="6">
    <w:abstractNumId w:val="0"/>
    <w:lvlOverride w:ilvl="0">
      <w:startOverride w:val="4"/>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lvlOverride w:ilvl="0">
      <w:startOverride w:val="4"/>
    </w:lvlOverride>
    <w:lvlOverride w:ilvl="1">
      <w:startOverride w:val="2"/>
    </w:lvlOverride>
    <w:lvlOverride w:ilvl="2">
      <w:startOverride w:val="4"/>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
  </w:num>
  <w:num w:numId="9">
    <w:abstractNumId w:val="14"/>
    <w:lvlOverride w:ilvl="0">
      <w:startOverride w:val="4"/>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5"/>
    <w:lvlOverride w:ilvl="0">
      <w:startOverride w:val="8"/>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num>
  <w:num w:numId="12">
    <w:abstractNumId w:val="7"/>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7"/>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3"/>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0"/>
    <w:lvlOverride w:ilvl="0">
      <w:startOverride w:val="1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D1E8F"/>
    <w:rsid w:val="00001154"/>
    <w:rsid w:val="0001404E"/>
    <w:rsid w:val="0002218E"/>
    <w:rsid w:val="00033A2A"/>
    <w:rsid w:val="00036E00"/>
    <w:rsid w:val="00036FBD"/>
    <w:rsid w:val="0004022D"/>
    <w:rsid w:val="0004293D"/>
    <w:rsid w:val="00045ECE"/>
    <w:rsid w:val="00050CC5"/>
    <w:rsid w:val="00052BED"/>
    <w:rsid w:val="00055D2D"/>
    <w:rsid w:val="000564C6"/>
    <w:rsid w:val="00060459"/>
    <w:rsid w:val="000621E5"/>
    <w:rsid w:val="00062C48"/>
    <w:rsid w:val="00065348"/>
    <w:rsid w:val="00065FE2"/>
    <w:rsid w:val="000706C9"/>
    <w:rsid w:val="00090A39"/>
    <w:rsid w:val="00091BE8"/>
    <w:rsid w:val="000920AE"/>
    <w:rsid w:val="00092E4F"/>
    <w:rsid w:val="00096A61"/>
    <w:rsid w:val="000A273E"/>
    <w:rsid w:val="000C239B"/>
    <w:rsid w:val="000C7F84"/>
    <w:rsid w:val="000D1A59"/>
    <w:rsid w:val="000D6CCF"/>
    <w:rsid w:val="000F1BFE"/>
    <w:rsid w:val="000F6079"/>
    <w:rsid w:val="001045F8"/>
    <w:rsid w:val="00107D0D"/>
    <w:rsid w:val="001117A8"/>
    <w:rsid w:val="00117F33"/>
    <w:rsid w:val="00122E7E"/>
    <w:rsid w:val="001364A3"/>
    <w:rsid w:val="0014089C"/>
    <w:rsid w:val="0014544F"/>
    <w:rsid w:val="00165C97"/>
    <w:rsid w:val="00187664"/>
    <w:rsid w:val="00194FB1"/>
    <w:rsid w:val="001978F9"/>
    <w:rsid w:val="001A07A4"/>
    <w:rsid w:val="001A21BA"/>
    <w:rsid w:val="001A24E8"/>
    <w:rsid w:val="001A4C67"/>
    <w:rsid w:val="001B0EDF"/>
    <w:rsid w:val="001C3A9A"/>
    <w:rsid w:val="001C6A80"/>
    <w:rsid w:val="00203EBB"/>
    <w:rsid w:val="0021537D"/>
    <w:rsid w:val="00217E6D"/>
    <w:rsid w:val="00222136"/>
    <w:rsid w:val="002358CB"/>
    <w:rsid w:val="002433FD"/>
    <w:rsid w:val="00246683"/>
    <w:rsid w:val="00270B3B"/>
    <w:rsid w:val="00273D87"/>
    <w:rsid w:val="0027445B"/>
    <w:rsid w:val="00285A4B"/>
    <w:rsid w:val="002871E7"/>
    <w:rsid w:val="00291083"/>
    <w:rsid w:val="002912F3"/>
    <w:rsid w:val="00292F3A"/>
    <w:rsid w:val="002A3041"/>
    <w:rsid w:val="002B11FA"/>
    <w:rsid w:val="002B6F06"/>
    <w:rsid w:val="002B7864"/>
    <w:rsid w:val="002C46C5"/>
    <w:rsid w:val="002D7A12"/>
    <w:rsid w:val="002E4236"/>
    <w:rsid w:val="002E545C"/>
    <w:rsid w:val="002E603B"/>
    <w:rsid w:val="002E7B7C"/>
    <w:rsid w:val="002F406E"/>
    <w:rsid w:val="00300651"/>
    <w:rsid w:val="0030098E"/>
    <w:rsid w:val="00304ACC"/>
    <w:rsid w:val="003106D6"/>
    <w:rsid w:val="0031416C"/>
    <w:rsid w:val="00314912"/>
    <w:rsid w:val="00322A0C"/>
    <w:rsid w:val="00322F9A"/>
    <w:rsid w:val="00332893"/>
    <w:rsid w:val="00334424"/>
    <w:rsid w:val="0034080E"/>
    <w:rsid w:val="00360271"/>
    <w:rsid w:val="00370A98"/>
    <w:rsid w:val="003759A2"/>
    <w:rsid w:val="00377AD2"/>
    <w:rsid w:val="00384678"/>
    <w:rsid w:val="003874F2"/>
    <w:rsid w:val="00390276"/>
    <w:rsid w:val="00397EF3"/>
    <w:rsid w:val="003A1E82"/>
    <w:rsid w:val="003C4529"/>
    <w:rsid w:val="003C5779"/>
    <w:rsid w:val="003C7BB0"/>
    <w:rsid w:val="003D5BD6"/>
    <w:rsid w:val="003D668D"/>
    <w:rsid w:val="003E3005"/>
    <w:rsid w:val="00402470"/>
    <w:rsid w:val="00403F7F"/>
    <w:rsid w:val="004157F3"/>
    <w:rsid w:val="0041797D"/>
    <w:rsid w:val="004219AD"/>
    <w:rsid w:val="00421E6F"/>
    <w:rsid w:val="0043767E"/>
    <w:rsid w:val="004434D7"/>
    <w:rsid w:val="00451394"/>
    <w:rsid w:val="0045380F"/>
    <w:rsid w:val="00457B0E"/>
    <w:rsid w:val="00464B28"/>
    <w:rsid w:val="00467A61"/>
    <w:rsid w:val="004703B5"/>
    <w:rsid w:val="004709CE"/>
    <w:rsid w:val="004909CF"/>
    <w:rsid w:val="00491574"/>
    <w:rsid w:val="004A2382"/>
    <w:rsid w:val="004B14A3"/>
    <w:rsid w:val="004B4A36"/>
    <w:rsid w:val="004B6485"/>
    <w:rsid w:val="004C7754"/>
    <w:rsid w:val="004D4337"/>
    <w:rsid w:val="004D4382"/>
    <w:rsid w:val="004E0E25"/>
    <w:rsid w:val="00520765"/>
    <w:rsid w:val="00524DC8"/>
    <w:rsid w:val="00546752"/>
    <w:rsid w:val="005618FC"/>
    <w:rsid w:val="0056474A"/>
    <w:rsid w:val="00564BF7"/>
    <w:rsid w:val="005775FB"/>
    <w:rsid w:val="00580B5A"/>
    <w:rsid w:val="005813B4"/>
    <w:rsid w:val="00582664"/>
    <w:rsid w:val="0059669B"/>
    <w:rsid w:val="005A1E87"/>
    <w:rsid w:val="005A3446"/>
    <w:rsid w:val="005B3889"/>
    <w:rsid w:val="005D0A81"/>
    <w:rsid w:val="005D162A"/>
    <w:rsid w:val="005D1D4F"/>
    <w:rsid w:val="005D5D3A"/>
    <w:rsid w:val="005F01F1"/>
    <w:rsid w:val="00607EFC"/>
    <w:rsid w:val="0061151A"/>
    <w:rsid w:val="00614A9C"/>
    <w:rsid w:val="00620017"/>
    <w:rsid w:val="0062186F"/>
    <w:rsid w:val="006241DA"/>
    <w:rsid w:val="0062528A"/>
    <w:rsid w:val="00640ABB"/>
    <w:rsid w:val="00653210"/>
    <w:rsid w:val="00655846"/>
    <w:rsid w:val="0065680C"/>
    <w:rsid w:val="0066024C"/>
    <w:rsid w:val="00665D19"/>
    <w:rsid w:val="0066707E"/>
    <w:rsid w:val="00670A30"/>
    <w:rsid w:val="00670B93"/>
    <w:rsid w:val="006847B9"/>
    <w:rsid w:val="006929F7"/>
    <w:rsid w:val="00693F47"/>
    <w:rsid w:val="006A3FEC"/>
    <w:rsid w:val="006B261B"/>
    <w:rsid w:val="006B274A"/>
    <w:rsid w:val="006C78A3"/>
    <w:rsid w:val="006D449D"/>
    <w:rsid w:val="006E31DD"/>
    <w:rsid w:val="006E5F07"/>
    <w:rsid w:val="006E6B91"/>
    <w:rsid w:val="006E79C4"/>
    <w:rsid w:val="006F144E"/>
    <w:rsid w:val="006F1ACF"/>
    <w:rsid w:val="00720868"/>
    <w:rsid w:val="00721CBC"/>
    <w:rsid w:val="007240A1"/>
    <w:rsid w:val="00726E7C"/>
    <w:rsid w:val="007345FA"/>
    <w:rsid w:val="007357BC"/>
    <w:rsid w:val="00743730"/>
    <w:rsid w:val="00745AB2"/>
    <w:rsid w:val="00746E6E"/>
    <w:rsid w:val="007636E5"/>
    <w:rsid w:val="0077693D"/>
    <w:rsid w:val="00785041"/>
    <w:rsid w:val="00785899"/>
    <w:rsid w:val="007928C7"/>
    <w:rsid w:val="00796B9B"/>
    <w:rsid w:val="00796C97"/>
    <w:rsid w:val="00797FED"/>
    <w:rsid w:val="007A2996"/>
    <w:rsid w:val="007B5371"/>
    <w:rsid w:val="007C125F"/>
    <w:rsid w:val="007C36CF"/>
    <w:rsid w:val="007C60E8"/>
    <w:rsid w:val="007C7284"/>
    <w:rsid w:val="007D2F93"/>
    <w:rsid w:val="007D3A5C"/>
    <w:rsid w:val="007D4356"/>
    <w:rsid w:val="007D7276"/>
    <w:rsid w:val="007D7EB1"/>
    <w:rsid w:val="007E34C7"/>
    <w:rsid w:val="00820AB0"/>
    <w:rsid w:val="008235E7"/>
    <w:rsid w:val="00823CEE"/>
    <w:rsid w:val="008315D3"/>
    <w:rsid w:val="0083258D"/>
    <w:rsid w:val="00837F43"/>
    <w:rsid w:val="00841542"/>
    <w:rsid w:val="00841ABD"/>
    <w:rsid w:val="00842F43"/>
    <w:rsid w:val="00855DC2"/>
    <w:rsid w:val="00863C1E"/>
    <w:rsid w:val="00870E57"/>
    <w:rsid w:val="00872432"/>
    <w:rsid w:val="0087247D"/>
    <w:rsid w:val="008751BE"/>
    <w:rsid w:val="00880179"/>
    <w:rsid w:val="00884877"/>
    <w:rsid w:val="0088556B"/>
    <w:rsid w:val="00887AFF"/>
    <w:rsid w:val="008A759E"/>
    <w:rsid w:val="008A78B1"/>
    <w:rsid w:val="008A799C"/>
    <w:rsid w:val="008B4FD7"/>
    <w:rsid w:val="008D687B"/>
    <w:rsid w:val="008D7CF4"/>
    <w:rsid w:val="00907A81"/>
    <w:rsid w:val="00910770"/>
    <w:rsid w:val="00911699"/>
    <w:rsid w:val="00912836"/>
    <w:rsid w:val="009255A0"/>
    <w:rsid w:val="00941A53"/>
    <w:rsid w:val="00942EA4"/>
    <w:rsid w:val="00945274"/>
    <w:rsid w:val="0094633C"/>
    <w:rsid w:val="009522E6"/>
    <w:rsid w:val="0095531E"/>
    <w:rsid w:val="00966734"/>
    <w:rsid w:val="00973FBD"/>
    <w:rsid w:val="00986986"/>
    <w:rsid w:val="009906DF"/>
    <w:rsid w:val="00992E3E"/>
    <w:rsid w:val="00993D7F"/>
    <w:rsid w:val="009A3F97"/>
    <w:rsid w:val="009A5AF9"/>
    <w:rsid w:val="009B3C13"/>
    <w:rsid w:val="009C1389"/>
    <w:rsid w:val="009C2626"/>
    <w:rsid w:val="009C5558"/>
    <w:rsid w:val="009C76B2"/>
    <w:rsid w:val="009D0276"/>
    <w:rsid w:val="009D1A87"/>
    <w:rsid w:val="009D4D14"/>
    <w:rsid w:val="009F77C2"/>
    <w:rsid w:val="00A00D46"/>
    <w:rsid w:val="00A07E17"/>
    <w:rsid w:val="00A24314"/>
    <w:rsid w:val="00A262C3"/>
    <w:rsid w:val="00A31A5C"/>
    <w:rsid w:val="00A34DB6"/>
    <w:rsid w:val="00A56DA1"/>
    <w:rsid w:val="00A62C8D"/>
    <w:rsid w:val="00A63867"/>
    <w:rsid w:val="00A658B9"/>
    <w:rsid w:val="00A70AC6"/>
    <w:rsid w:val="00A71C01"/>
    <w:rsid w:val="00A742F2"/>
    <w:rsid w:val="00A820E2"/>
    <w:rsid w:val="00A822D1"/>
    <w:rsid w:val="00A830F8"/>
    <w:rsid w:val="00A84741"/>
    <w:rsid w:val="00A860D3"/>
    <w:rsid w:val="00A90CB6"/>
    <w:rsid w:val="00A919E2"/>
    <w:rsid w:val="00A96BEA"/>
    <w:rsid w:val="00AA1CF6"/>
    <w:rsid w:val="00AA2EB9"/>
    <w:rsid w:val="00AA55D5"/>
    <w:rsid w:val="00AA69E8"/>
    <w:rsid w:val="00AB245D"/>
    <w:rsid w:val="00AB446C"/>
    <w:rsid w:val="00AC1B50"/>
    <w:rsid w:val="00AC4D56"/>
    <w:rsid w:val="00AD0333"/>
    <w:rsid w:val="00AD1E8F"/>
    <w:rsid w:val="00AD6F39"/>
    <w:rsid w:val="00AD6FEE"/>
    <w:rsid w:val="00AE21A3"/>
    <w:rsid w:val="00AE5FF1"/>
    <w:rsid w:val="00B022A4"/>
    <w:rsid w:val="00B022BC"/>
    <w:rsid w:val="00B03B0C"/>
    <w:rsid w:val="00B11A20"/>
    <w:rsid w:val="00B30F00"/>
    <w:rsid w:val="00B50339"/>
    <w:rsid w:val="00B54EB0"/>
    <w:rsid w:val="00B74C35"/>
    <w:rsid w:val="00B75932"/>
    <w:rsid w:val="00B76060"/>
    <w:rsid w:val="00B8228A"/>
    <w:rsid w:val="00B82929"/>
    <w:rsid w:val="00B86258"/>
    <w:rsid w:val="00BA40B2"/>
    <w:rsid w:val="00BA4830"/>
    <w:rsid w:val="00BA6220"/>
    <w:rsid w:val="00BB1F92"/>
    <w:rsid w:val="00BB3ABE"/>
    <w:rsid w:val="00BB709B"/>
    <w:rsid w:val="00BC3549"/>
    <w:rsid w:val="00BC739E"/>
    <w:rsid w:val="00BD620C"/>
    <w:rsid w:val="00BD6D2F"/>
    <w:rsid w:val="00BE1535"/>
    <w:rsid w:val="00BE37F9"/>
    <w:rsid w:val="00BE3873"/>
    <w:rsid w:val="00BE512C"/>
    <w:rsid w:val="00BF62CE"/>
    <w:rsid w:val="00BF6DD4"/>
    <w:rsid w:val="00C1396A"/>
    <w:rsid w:val="00C143F2"/>
    <w:rsid w:val="00C15B45"/>
    <w:rsid w:val="00C169D7"/>
    <w:rsid w:val="00C171CA"/>
    <w:rsid w:val="00C215BC"/>
    <w:rsid w:val="00C27031"/>
    <w:rsid w:val="00C30177"/>
    <w:rsid w:val="00C455FE"/>
    <w:rsid w:val="00C46ABF"/>
    <w:rsid w:val="00C53A93"/>
    <w:rsid w:val="00C55486"/>
    <w:rsid w:val="00C554F2"/>
    <w:rsid w:val="00C6322C"/>
    <w:rsid w:val="00C64FDE"/>
    <w:rsid w:val="00C66021"/>
    <w:rsid w:val="00C67D10"/>
    <w:rsid w:val="00C716C7"/>
    <w:rsid w:val="00C82692"/>
    <w:rsid w:val="00C84526"/>
    <w:rsid w:val="00C8555F"/>
    <w:rsid w:val="00C93304"/>
    <w:rsid w:val="00C934CC"/>
    <w:rsid w:val="00C95043"/>
    <w:rsid w:val="00CA5EED"/>
    <w:rsid w:val="00CC7385"/>
    <w:rsid w:val="00CD58F1"/>
    <w:rsid w:val="00CD652B"/>
    <w:rsid w:val="00CD755F"/>
    <w:rsid w:val="00CE2B4B"/>
    <w:rsid w:val="00CE3CF6"/>
    <w:rsid w:val="00CF3AC5"/>
    <w:rsid w:val="00CF5AA0"/>
    <w:rsid w:val="00D03525"/>
    <w:rsid w:val="00D05A65"/>
    <w:rsid w:val="00D05C99"/>
    <w:rsid w:val="00D05D51"/>
    <w:rsid w:val="00D14541"/>
    <w:rsid w:val="00D15281"/>
    <w:rsid w:val="00D21DB7"/>
    <w:rsid w:val="00D26229"/>
    <w:rsid w:val="00D26798"/>
    <w:rsid w:val="00D267AB"/>
    <w:rsid w:val="00D26E5B"/>
    <w:rsid w:val="00D27F16"/>
    <w:rsid w:val="00D31523"/>
    <w:rsid w:val="00D35ED5"/>
    <w:rsid w:val="00D54FBA"/>
    <w:rsid w:val="00D604E8"/>
    <w:rsid w:val="00D67E36"/>
    <w:rsid w:val="00D7318A"/>
    <w:rsid w:val="00D741EE"/>
    <w:rsid w:val="00D941F6"/>
    <w:rsid w:val="00DA07DC"/>
    <w:rsid w:val="00DA3BF5"/>
    <w:rsid w:val="00DB05B8"/>
    <w:rsid w:val="00DB3806"/>
    <w:rsid w:val="00DB506F"/>
    <w:rsid w:val="00DB5CEC"/>
    <w:rsid w:val="00DB6CF3"/>
    <w:rsid w:val="00DC5923"/>
    <w:rsid w:val="00DC772B"/>
    <w:rsid w:val="00DD14F1"/>
    <w:rsid w:val="00DD2A0C"/>
    <w:rsid w:val="00DE2D73"/>
    <w:rsid w:val="00DE4E57"/>
    <w:rsid w:val="00DE7652"/>
    <w:rsid w:val="00DF7964"/>
    <w:rsid w:val="00E13563"/>
    <w:rsid w:val="00E17688"/>
    <w:rsid w:val="00E2689E"/>
    <w:rsid w:val="00E26A95"/>
    <w:rsid w:val="00E41723"/>
    <w:rsid w:val="00E43AE8"/>
    <w:rsid w:val="00E473AD"/>
    <w:rsid w:val="00E51B12"/>
    <w:rsid w:val="00E53E38"/>
    <w:rsid w:val="00E65133"/>
    <w:rsid w:val="00E67E58"/>
    <w:rsid w:val="00E67F43"/>
    <w:rsid w:val="00E70287"/>
    <w:rsid w:val="00E8781C"/>
    <w:rsid w:val="00E94128"/>
    <w:rsid w:val="00E97BEE"/>
    <w:rsid w:val="00E97C11"/>
    <w:rsid w:val="00EB2015"/>
    <w:rsid w:val="00EB4D4A"/>
    <w:rsid w:val="00EC2895"/>
    <w:rsid w:val="00EC4903"/>
    <w:rsid w:val="00EC57C4"/>
    <w:rsid w:val="00EC7698"/>
    <w:rsid w:val="00ED139B"/>
    <w:rsid w:val="00EF18A6"/>
    <w:rsid w:val="00F02CE5"/>
    <w:rsid w:val="00F02E6A"/>
    <w:rsid w:val="00F04A36"/>
    <w:rsid w:val="00F06373"/>
    <w:rsid w:val="00F21AEE"/>
    <w:rsid w:val="00F2675B"/>
    <w:rsid w:val="00F32EA5"/>
    <w:rsid w:val="00F45B6D"/>
    <w:rsid w:val="00F46C9B"/>
    <w:rsid w:val="00F50942"/>
    <w:rsid w:val="00F511CB"/>
    <w:rsid w:val="00F55321"/>
    <w:rsid w:val="00F572FA"/>
    <w:rsid w:val="00F657BD"/>
    <w:rsid w:val="00F66C62"/>
    <w:rsid w:val="00F70DCB"/>
    <w:rsid w:val="00F767A4"/>
    <w:rsid w:val="00F80EAB"/>
    <w:rsid w:val="00F851BD"/>
    <w:rsid w:val="00F921B9"/>
    <w:rsid w:val="00F946DA"/>
    <w:rsid w:val="00FA0CED"/>
    <w:rsid w:val="00FA26A5"/>
    <w:rsid w:val="00FB06AF"/>
    <w:rsid w:val="00FB1712"/>
    <w:rsid w:val="00FB1E55"/>
    <w:rsid w:val="00FB2932"/>
    <w:rsid w:val="00FB4D3B"/>
    <w:rsid w:val="00FC1475"/>
    <w:rsid w:val="00FD4C7C"/>
    <w:rsid w:val="00FE4B64"/>
    <w:rsid w:val="00FE6E96"/>
    <w:rsid w:val="00FF2F15"/>
    <w:rsid w:val="00FF689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6B2E209F"/>
  <w15:docId w15:val="{9F84DA15-D18C-49EB-9549-80778B531E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B274A"/>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187664"/>
    <w:pPr>
      <w:keepNext/>
      <w:spacing w:line="240" w:lineRule="atLeast"/>
      <w:jc w:val="center"/>
      <w:outlineLvl w:val="0"/>
    </w:pPr>
    <w:rPr>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A3BF5"/>
    <w:pPr>
      <w:tabs>
        <w:tab w:val="center" w:pos="4677"/>
        <w:tab w:val="right" w:pos="9355"/>
      </w:tabs>
    </w:pPr>
    <w:rPr>
      <w:rFonts w:asciiTheme="minorHAnsi" w:eastAsiaTheme="minorHAnsi" w:hAnsiTheme="minorHAnsi" w:cstheme="minorBidi"/>
      <w:sz w:val="22"/>
      <w:szCs w:val="22"/>
      <w:lang w:eastAsia="en-US"/>
    </w:rPr>
  </w:style>
  <w:style w:type="character" w:customStyle="1" w:styleId="a4">
    <w:name w:val="Верхний колонтитул Знак"/>
    <w:basedOn w:val="a0"/>
    <w:link w:val="a3"/>
    <w:uiPriority w:val="99"/>
    <w:rsid w:val="00DA3BF5"/>
  </w:style>
  <w:style w:type="paragraph" w:styleId="a5">
    <w:name w:val="footer"/>
    <w:basedOn w:val="a"/>
    <w:link w:val="a6"/>
    <w:uiPriority w:val="99"/>
    <w:unhideWhenUsed/>
    <w:rsid w:val="00DA3BF5"/>
    <w:pPr>
      <w:tabs>
        <w:tab w:val="center" w:pos="4677"/>
        <w:tab w:val="right" w:pos="9355"/>
      </w:tabs>
    </w:pPr>
    <w:rPr>
      <w:rFonts w:asciiTheme="minorHAnsi" w:eastAsiaTheme="minorHAnsi" w:hAnsiTheme="minorHAnsi" w:cstheme="minorBidi"/>
      <w:sz w:val="22"/>
      <w:szCs w:val="22"/>
      <w:lang w:eastAsia="en-US"/>
    </w:rPr>
  </w:style>
  <w:style w:type="character" w:customStyle="1" w:styleId="a6">
    <w:name w:val="Нижний колонтитул Знак"/>
    <w:basedOn w:val="a0"/>
    <w:link w:val="a5"/>
    <w:uiPriority w:val="99"/>
    <w:rsid w:val="00DA3BF5"/>
  </w:style>
  <w:style w:type="character" w:customStyle="1" w:styleId="10">
    <w:name w:val="Заголовок 1 Знак"/>
    <w:basedOn w:val="a0"/>
    <w:link w:val="1"/>
    <w:rsid w:val="00187664"/>
    <w:rPr>
      <w:rFonts w:ascii="Times New Roman" w:eastAsia="Times New Roman" w:hAnsi="Times New Roman" w:cs="Times New Roman"/>
      <w:b/>
      <w:sz w:val="24"/>
      <w:szCs w:val="20"/>
      <w:lang w:eastAsia="ru-RU"/>
    </w:rPr>
  </w:style>
  <w:style w:type="paragraph" w:styleId="a7">
    <w:name w:val="footnote text"/>
    <w:basedOn w:val="a"/>
    <w:link w:val="a8"/>
    <w:semiHidden/>
    <w:unhideWhenUsed/>
    <w:rsid w:val="00187664"/>
  </w:style>
  <w:style w:type="character" w:customStyle="1" w:styleId="a8">
    <w:name w:val="Текст сноски Знак"/>
    <w:basedOn w:val="a0"/>
    <w:link w:val="a7"/>
    <w:semiHidden/>
    <w:rsid w:val="00187664"/>
    <w:rPr>
      <w:rFonts w:ascii="Times New Roman" w:eastAsia="Times New Roman" w:hAnsi="Times New Roman" w:cs="Times New Roman"/>
      <w:sz w:val="20"/>
      <w:szCs w:val="20"/>
      <w:lang w:eastAsia="ru-RU"/>
    </w:rPr>
  </w:style>
  <w:style w:type="paragraph" w:styleId="a9">
    <w:name w:val="Body Text"/>
    <w:basedOn w:val="a"/>
    <w:link w:val="aa"/>
    <w:unhideWhenUsed/>
    <w:rsid w:val="00187664"/>
    <w:pPr>
      <w:spacing w:line="240" w:lineRule="atLeast"/>
      <w:jc w:val="both"/>
    </w:pPr>
    <w:rPr>
      <w:sz w:val="24"/>
      <w:lang w:val="x-none" w:eastAsia="x-none"/>
    </w:rPr>
  </w:style>
  <w:style w:type="character" w:customStyle="1" w:styleId="aa">
    <w:name w:val="Основной текст Знак"/>
    <w:basedOn w:val="a0"/>
    <w:link w:val="a9"/>
    <w:rsid w:val="00187664"/>
    <w:rPr>
      <w:rFonts w:ascii="Times New Roman" w:eastAsia="Times New Roman" w:hAnsi="Times New Roman" w:cs="Times New Roman"/>
      <w:sz w:val="24"/>
      <w:szCs w:val="20"/>
      <w:lang w:val="x-none" w:eastAsia="x-none"/>
    </w:rPr>
  </w:style>
  <w:style w:type="paragraph" w:styleId="ab">
    <w:name w:val="Body Text Indent"/>
    <w:basedOn w:val="a"/>
    <w:link w:val="ac"/>
    <w:semiHidden/>
    <w:unhideWhenUsed/>
    <w:rsid w:val="00187664"/>
    <w:pPr>
      <w:widowControl w:val="0"/>
      <w:snapToGrid w:val="0"/>
      <w:spacing w:line="240" w:lineRule="atLeast"/>
      <w:ind w:firstLine="720"/>
      <w:jc w:val="both"/>
    </w:pPr>
    <w:rPr>
      <w:sz w:val="24"/>
    </w:rPr>
  </w:style>
  <w:style w:type="character" w:customStyle="1" w:styleId="ac">
    <w:name w:val="Основной текст с отступом Знак"/>
    <w:basedOn w:val="a0"/>
    <w:link w:val="ab"/>
    <w:semiHidden/>
    <w:rsid w:val="00187664"/>
    <w:rPr>
      <w:rFonts w:ascii="Times New Roman" w:eastAsia="Times New Roman" w:hAnsi="Times New Roman" w:cs="Times New Roman"/>
      <w:sz w:val="24"/>
      <w:szCs w:val="20"/>
      <w:lang w:eastAsia="ru-RU"/>
    </w:rPr>
  </w:style>
  <w:style w:type="paragraph" w:styleId="2">
    <w:name w:val="Body Text 2"/>
    <w:basedOn w:val="a"/>
    <w:link w:val="20"/>
    <w:uiPriority w:val="99"/>
    <w:semiHidden/>
    <w:unhideWhenUsed/>
    <w:rsid w:val="00187664"/>
    <w:rPr>
      <w:sz w:val="24"/>
      <w:lang w:val="x-none" w:eastAsia="x-none"/>
    </w:rPr>
  </w:style>
  <w:style w:type="character" w:customStyle="1" w:styleId="20">
    <w:name w:val="Основной текст 2 Знак"/>
    <w:basedOn w:val="a0"/>
    <w:link w:val="2"/>
    <w:uiPriority w:val="99"/>
    <w:semiHidden/>
    <w:rsid w:val="00187664"/>
    <w:rPr>
      <w:rFonts w:ascii="Times New Roman" w:eastAsia="Times New Roman" w:hAnsi="Times New Roman" w:cs="Times New Roman"/>
      <w:sz w:val="24"/>
      <w:szCs w:val="20"/>
      <w:lang w:val="x-none" w:eastAsia="x-none"/>
    </w:rPr>
  </w:style>
  <w:style w:type="paragraph" w:styleId="3">
    <w:name w:val="Body Text Indent 3"/>
    <w:basedOn w:val="a"/>
    <w:link w:val="30"/>
    <w:semiHidden/>
    <w:unhideWhenUsed/>
    <w:rsid w:val="00187664"/>
    <w:pPr>
      <w:spacing w:line="256" w:lineRule="auto"/>
      <w:ind w:left="120" w:firstLine="589"/>
      <w:jc w:val="both"/>
    </w:pPr>
    <w:rPr>
      <w:sz w:val="24"/>
    </w:rPr>
  </w:style>
  <w:style w:type="character" w:customStyle="1" w:styleId="30">
    <w:name w:val="Основной текст с отступом 3 Знак"/>
    <w:basedOn w:val="a0"/>
    <w:link w:val="3"/>
    <w:semiHidden/>
    <w:rsid w:val="00187664"/>
    <w:rPr>
      <w:rFonts w:ascii="Times New Roman" w:eastAsia="Times New Roman" w:hAnsi="Times New Roman" w:cs="Times New Roman"/>
      <w:sz w:val="24"/>
      <w:szCs w:val="20"/>
      <w:lang w:eastAsia="ru-RU"/>
    </w:rPr>
  </w:style>
  <w:style w:type="paragraph" w:styleId="ad">
    <w:name w:val="List Paragraph"/>
    <w:basedOn w:val="a"/>
    <w:uiPriority w:val="34"/>
    <w:qFormat/>
    <w:rsid w:val="00187664"/>
    <w:pPr>
      <w:spacing w:after="200" w:line="276" w:lineRule="auto"/>
      <w:ind w:left="708"/>
    </w:pPr>
    <w:rPr>
      <w:rFonts w:ascii="Calibri" w:hAnsi="Calibri"/>
      <w:sz w:val="22"/>
      <w:szCs w:val="22"/>
      <w:lang w:eastAsia="en-US"/>
    </w:rPr>
  </w:style>
  <w:style w:type="paragraph" w:customStyle="1" w:styleId="ConsPlusNonformat">
    <w:name w:val="ConsPlusNonformat"/>
    <w:rsid w:val="0018766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Bodytext">
    <w:name w:val="Body text_"/>
    <w:link w:val="31"/>
    <w:locked/>
    <w:rsid w:val="00187664"/>
    <w:rPr>
      <w:sz w:val="24"/>
      <w:szCs w:val="24"/>
      <w:shd w:val="clear" w:color="auto" w:fill="FFFFFF"/>
    </w:rPr>
  </w:style>
  <w:style w:type="paragraph" w:customStyle="1" w:styleId="31">
    <w:name w:val="Основной текст3"/>
    <w:basedOn w:val="a"/>
    <w:link w:val="Bodytext"/>
    <w:rsid w:val="00187664"/>
    <w:pPr>
      <w:shd w:val="clear" w:color="auto" w:fill="FFFFFF"/>
      <w:spacing w:line="263" w:lineRule="exact"/>
      <w:ind w:hanging="340"/>
      <w:jc w:val="both"/>
    </w:pPr>
    <w:rPr>
      <w:rFonts w:asciiTheme="minorHAnsi" w:eastAsiaTheme="minorHAnsi" w:hAnsiTheme="minorHAnsi" w:cstheme="minorBidi"/>
      <w:sz w:val="24"/>
      <w:szCs w:val="24"/>
      <w:lang w:eastAsia="en-US"/>
    </w:rPr>
  </w:style>
  <w:style w:type="character" w:customStyle="1" w:styleId="Heading7">
    <w:name w:val="Heading #7_"/>
    <w:link w:val="Heading70"/>
    <w:locked/>
    <w:rsid w:val="00187664"/>
    <w:rPr>
      <w:sz w:val="24"/>
      <w:szCs w:val="24"/>
      <w:shd w:val="clear" w:color="auto" w:fill="FFFFFF"/>
    </w:rPr>
  </w:style>
  <w:style w:type="paragraph" w:customStyle="1" w:styleId="Heading70">
    <w:name w:val="Heading #7"/>
    <w:basedOn w:val="a"/>
    <w:link w:val="Heading7"/>
    <w:rsid w:val="00187664"/>
    <w:pPr>
      <w:shd w:val="clear" w:color="auto" w:fill="FFFFFF"/>
      <w:spacing w:after="60" w:line="0" w:lineRule="atLeast"/>
      <w:outlineLvl w:val="6"/>
    </w:pPr>
    <w:rPr>
      <w:rFonts w:asciiTheme="minorHAnsi" w:eastAsiaTheme="minorHAnsi" w:hAnsiTheme="minorHAnsi" w:cstheme="minorBidi"/>
      <w:sz w:val="24"/>
      <w:szCs w:val="24"/>
      <w:lang w:eastAsia="en-US"/>
    </w:rPr>
  </w:style>
  <w:style w:type="character" w:customStyle="1" w:styleId="Barcode">
    <w:name w:val="Barcode_"/>
    <w:link w:val="Barcode0"/>
    <w:uiPriority w:val="99"/>
    <w:locked/>
    <w:rsid w:val="00187664"/>
    <w:rPr>
      <w:shd w:val="clear" w:color="auto" w:fill="FFFFFF"/>
    </w:rPr>
  </w:style>
  <w:style w:type="paragraph" w:customStyle="1" w:styleId="Barcode0">
    <w:name w:val="Barcode"/>
    <w:basedOn w:val="a"/>
    <w:link w:val="Barcode"/>
    <w:uiPriority w:val="99"/>
    <w:rsid w:val="00187664"/>
    <w:pPr>
      <w:widowControl w:val="0"/>
      <w:shd w:val="clear" w:color="auto" w:fill="FFFFFF"/>
    </w:pPr>
    <w:rPr>
      <w:rFonts w:asciiTheme="minorHAnsi" w:eastAsiaTheme="minorHAnsi" w:hAnsiTheme="minorHAnsi" w:cstheme="minorBidi"/>
      <w:sz w:val="22"/>
      <w:szCs w:val="22"/>
      <w:lang w:eastAsia="en-US"/>
    </w:rPr>
  </w:style>
  <w:style w:type="character" w:styleId="ae">
    <w:name w:val="footnote reference"/>
    <w:semiHidden/>
    <w:unhideWhenUsed/>
    <w:rsid w:val="00187664"/>
    <w:rPr>
      <w:vertAlign w:val="superscript"/>
    </w:rPr>
  </w:style>
  <w:style w:type="character" w:customStyle="1" w:styleId="af">
    <w:name w:val="Цветовое выделение"/>
    <w:uiPriority w:val="99"/>
    <w:rsid w:val="00187664"/>
    <w:rPr>
      <w:b/>
      <w:bCs w:val="0"/>
      <w:color w:val="000080"/>
    </w:rPr>
  </w:style>
  <w:style w:type="character" w:styleId="af0">
    <w:name w:val="Hyperlink"/>
    <w:basedOn w:val="a0"/>
    <w:uiPriority w:val="99"/>
    <w:unhideWhenUsed/>
    <w:rsid w:val="00187664"/>
    <w:rPr>
      <w:color w:val="0000FF"/>
      <w:u w:val="single"/>
    </w:rPr>
  </w:style>
  <w:style w:type="character" w:customStyle="1" w:styleId="Bodytext5">
    <w:name w:val="Body text (5)_"/>
    <w:link w:val="Bodytext50"/>
    <w:locked/>
    <w:rsid w:val="00BD6D2F"/>
    <w:rPr>
      <w:sz w:val="24"/>
      <w:szCs w:val="24"/>
      <w:shd w:val="clear" w:color="auto" w:fill="FFFFFF"/>
    </w:rPr>
  </w:style>
  <w:style w:type="paragraph" w:customStyle="1" w:styleId="Bodytext50">
    <w:name w:val="Body text (5)"/>
    <w:basedOn w:val="a"/>
    <w:link w:val="Bodytext5"/>
    <w:rsid w:val="00BD6D2F"/>
    <w:pPr>
      <w:shd w:val="clear" w:color="auto" w:fill="FFFFFF"/>
      <w:spacing w:before="240" w:line="270" w:lineRule="exact"/>
      <w:jc w:val="both"/>
    </w:pPr>
    <w:rPr>
      <w:rFonts w:asciiTheme="minorHAnsi" w:eastAsiaTheme="minorHAnsi" w:hAnsiTheme="minorHAnsi" w:cstheme="minorBidi"/>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1677286">
      <w:bodyDiv w:val="1"/>
      <w:marLeft w:val="0"/>
      <w:marRight w:val="0"/>
      <w:marTop w:val="0"/>
      <w:marBottom w:val="0"/>
      <w:divBdr>
        <w:top w:val="none" w:sz="0" w:space="0" w:color="auto"/>
        <w:left w:val="none" w:sz="0" w:space="0" w:color="auto"/>
        <w:bottom w:val="none" w:sz="0" w:space="0" w:color="auto"/>
        <w:right w:val="none" w:sz="0" w:space="0" w:color="auto"/>
      </w:divBdr>
    </w:div>
    <w:div w:id="272834277">
      <w:bodyDiv w:val="1"/>
      <w:marLeft w:val="0"/>
      <w:marRight w:val="0"/>
      <w:marTop w:val="0"/>
      <w:marBottom w:val="0"/>
      <w:divBdr>
        <w:top w:val="none" w:sz="0" w:space="0" w:color="auto"/>
        <w:left w:val="none" w:sz="0" w:space="0" w:color="auto"/>
        <w:bottom w:val="none" w:sz="0" w:space="0" w:color="auto"/>
        <w:right w:val="none" w:sz="0" w:space="0" w:color="auto"/>
      </w:divBdr>
    </w:div>
    <w:div w:id="842167140">
      <w:bodyDiv w:val="1"/>
      <w:marLeft w:val="0"/>
      <w:marRight w:val="0"/>
      <w:marTop w:val="0"/>
      <w:marBottom w:val="0"/>
      <w:divBdr>
        <w:top w:val="none" w:sz="0" w:space="0" w:color="auto"/>
        <w:left w:val="none" w:sz="0" w:space="0" w:color="auto"/>
        <w:bottom w:val="none" w:sz="0" w:space="0" w:color="auto"/>
        <w:right w:val="none" w:sz="0" w:space="0" w:color="auto"/>
      </w:divBdr>
    </w:div>
    <w:div w:id="1810705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garantF1://10064072.709"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garantF1://10064072.7441"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mailto:goncharenko.ia@karelia.tgc1.r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garantF1://10064072.451" TargetMode="External"/><Relationship Id="rId5" Type="http://schemas.openxmlformats.org/officeDocument/2006/relationships/numbering" Target="numbering.xml"/><Relationship Id="rId15" Type="http://schemas.openxmlformats.org/officeDocument/2006/relationships/hyperlink" Target="garantF1://10064072.395"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garantF1://10064072.74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07963b53-587b-452e-a2ad-bee2ef661aa8">CXKWX26EJH3D-88-195</_dlc_DocId>
    <_dlc_DocIdUrl xmlns="07963b53-587b-452e-a2ad-bee2ef661aa8">
      <Url>http://gport.tgc1.local/kb/_layouts/DocIdRedir.aspx?ID=CXKWX26EJH3D-88-195</Url>
      <Description>CXKWX26EJH3D-88-195</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Документ" ma:contentTypeID="0x010100B7E9948D131C9340A3C8024EB588D0A1" ma:contentTypeVersion="1" ma:contentTypeDescription="Создание документа." ma:contentTypeScope="" ma:versionID="a134f0aa801ae7490db0779d555b2e24">
  <xsd:schema xmlns:xsd="http://www.w3.org/2001/XMLSchema" xmlns:xs="http://www.w3.org/2001/XMLSchema" xmlns:p="http://schemas.microsoft.com/office/2006/metadata/properties" xmlns:ns2="07963b53-587b-452e-a2ad-bee2ef661aa8" targetNamespace="http://schemas.microsoft.com/office/2006/metadata/properties" ma:root="true" ma:fieldsID="2b53dccfaff0fe4f0bd2fa4e37760654" ns2:_="">
    <xsd:import namespace="07963b53-587b-452e-a2ad-bee2ef661aa8"/>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7963b53-587b-452e-a2ad-bee2ef661aa8" elementFormDefault="qualified">
    <xsd:import namespace="http://schemas.microsoft.com/office/2006/documentManagement/types"/>
    <xsd:import namespace="http://schemas.microsoft.com/office/infopath/2007/PartnerControls"/>
    <xsd:element name="_dlc_DocId" ma:index="8" nillable="true" ma:displayName="Значение идентификатора документа" ma:description="Значение идентификатора документа, присвоенного данному элементу." ma:internalName="_dlc_DocId" ma:readOnly="true">
      <xsd:simpleType>
        <xsd:restriction base="dms:Text"/>
      </xsd:simpleType>
    </xsd:element>
    <xsd:element name="_dlc_DocIdUrl" ma:index="9" nillable="true" ma:displayName="Идентификатор документа" ma:description="Постоянная ссылка на этот документ."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Сохранить идентификатор" ma:description="Сохранять идентификатор при добавлении."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B475EB0-7AEF-4FE3-8A6C-0710F7D99E04}">
  <ds:schemaRefs>
    <ds:schemaRef ds:uri="http://schemas.microsoft.com/office/2006/metadata/properties"/>
    <ds:schemaRef ds:uri="http://schemas.microsoft.com/office/infopath/2007/PartnerControls"/>
    <ds:schemaRef ds:uri="07963b53-587b-452e-a2ad-bee2ef661aa8"/>
  </ds:schemaRefs>
</ds:datastoreItem>
</file>

<file path=customXml/itemProps2.xml><?xml version="1.0" encoding="utf-8"?>
<ds:datastoreItem xmlns:ds="http://schemas.openxmlformats.org/officeDocument/2006/customXml" ds:itemID="{47BA8FA1-FE20-4CF9-B1C1-80A70C3C6A9B}">
  <ds:schemaRefs>
    <ds:schemaRef ds:uri="http://schemas.microsoft.com/sharepoint/v3/contenttype/forms"/>
  </ds:schemaRefs>
</ds:datastoreItem>
</file>

<file path=customXml/itemProps3.xml><?xml version="1.0" encoding="utf-8"?>
<ds:datastoreItem xmlns:ds="http://schemas.openxmlformats.org/officeDocument/2006/customXml" ds:itemID="{B759EE2F-3738-465A-A82D-8A47353AD6CA}">
  <ds:schemaRefs>
    <ds:schemaRef ds:uri="http://schemas.microsoft.com/sharepoint/events"/>
  </ds:schemaRefs>
</ds:datastoreItem>
</file>

<file path=customXml/itemProps4.xml><?xml version="1.0" encoding="utf-8"?>
<ds:datastoreItem xmlns:ds="http://schemas.openxmlformats.org/officeDocument/2006/customXml" ds:itemID="{C75036FB-34C8-4350-A846-0934190C99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7963b53-587b-452e-a2ad-bee2ef661aa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6B58B44D</Template>
  <TotalTime>326</TotalTime>
  <Pages>22</Pages>
  <Words>10422</Words>
  <Characters>59412</Characters>
  <Application>Microsoft Office Word</Application>
  <DocSecurity>0</DocSecurity>
  <Lines>495</Lines>
  <Paragraphs>139</Paragraphs>
  <ScaleCrop>false</ScaleCrop>
  <HeadingPairs>
    <vt:vector size="2" baseType="variant">
      <vt:variant>
        <vt:lpstr>Название</vt:lpstr>
      </vt:variant>
      <vt:variant>
        <vt:i4>1</vt:i4>
      </vt:variant>
    </vt:vector>
  </HeadingPairs>
  <TitlesOfParts>
    <vt:vector size="1" baseType="lpstr">
      <vt:lpstr/>
    </vt:vector>
  </TitlesOfParts>
  <Company>JSC TGC-1</Company>
  <LinksUpToDate>false</LinksUpToDate>
  <CharactersWithSpaces>69695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Улюкин Андрей Михайлович</dc:creator>
  <cp:lastModifiedBy>Кобец Надежда Андреевна</cp:lastModifiedBy>
  <cp:revision>36</cp:revision>
  <dcterms:created xsi:type="dcterms:W3CDTF">2014-07-22T07:18:00Z</dcterms:created>
  <dcterms:modified xsi:type="dcterms:W3CDTF">2016-04-07T09:01:00Z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642a5936-0ee7-46ad-83d9-6f9b2d9315d3</vt:lpwstr>
  </property>
  <property fmtid="{D5CDD505-2E9C-101B-9397-08002B2CF9AE}" pid="3" name="ContentTypeId">
    <vt:lpwstr>0x010100B7E9948D131C9340A3C8024EB588D0A1</vt:lpwstr>
  </property>
</Properties>
</file>